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A0E986" w14:textId="77777777" w:rsidR="00132B4B" w:rsidRDefault="00132B4B" w:rsidP="00132B4B">
      <w:pPr>
        <w:pStyle w:val="Tittel"/>
        <w:jc w:val="center"/>
      </w:pPr>
    </w:p>
    <w:p w14:paraId="60382DA3" w14:textId="77777777" w:rsidR="00132B4B" w:rsidRDefault="00132B4B" w:rsidP="00A52724">
      <w:pPr>
        <w:pStyle w:val="Tittel"/>
        <w:ind w:left="0"/>
        <w:jc w:val="center"/>
      </w:pPr>
    </w:p>
    <w:p w14:paraId="3F95471B" w14:textId="403DF9FA" w:rsidR="00132B4B" w:rsidRDefault="00132B4B" w:rsidP="00132B4B">
      <w:pPr>
        <w:pStyle w:val="Tittel"/>
        <w:jc w:val="center"/>
      </w:pPr>
      <w:r>
        <w:t xml:space="preserve">Avtale om </w:t>
      </w:r>
      <w:r w:rsidR="29FE15A3">
        <w:t>utveksling</w:t>
      </w:r>
      <w:r>
        <w:t xml:space="preserve"> av personopplysninger</w:t>
      </w:r>
      <w:r w:rsidR="580203E9">
        <w:t xml:space="preserve"> mellom to</w:t>
      </w:r>
      <w:r>
        <w:t xml:space="preserve"> behandlingsansvarlig</w:t>
      </w:r>
      <w:r w:rsidR="0253A978">
        <w:t>e</w:t>
      </w:r>
    </w:p>
    <w:p w14:paraId="5CD5B285" w14:textId="77777777" w:rsidR="00132B4B" w:rsidRDefault="00132B4B" w:rsidP="00132B4B">
      <w:pPr>
        <w:jc w:val="center"/>
      </w:pPr>
    </w:p>
    <w:p w14:paraId="4BC1247A" w14:textId="77777777" w:rsidR="00132B4B" w:rsidRDefault="00132B4B" w:rsidP="00132B4B">
      <w:pPr>
        <w:jc w:val="center"/>
      </w:pPr>
    </w:p>
    <w:p w14:paraId="0CBABA5B" w14:textId="29EDA27E" w:rsidR="003F6EB0" w:rsidRDefault="003F6EB0" w:rsidP="003F6EB0">
      <w:pPr>
        <w:jc w:val="center"/>
        <w:rPr>
          <w:sz w:val="28"/>
          <w:szCs w:val="28"/>
        </w:rPr>
      </w:pPr>
      <w:r>
        <w:rPr>
          <w:sz w:val="28"/>
          <w:szCs w:val="28"/>
        </w:rPr>
        <w:t>tilknyttet</w:t>
      </w:r>
    </w:p>
    <w:p w14:paraId="728BDEF1" w14:textId="77777777" w:rsidR="003F6EB0" w:rsidRPr="00A52724" w:rsidRDefault="003F6EB0" w:rsidP="003F6EB0">
      <w:pPr>
        <w:jc w:val="center"/>
        <w:rPr>
          <w:sz w:val="28"/>
          <w:szCs w:val="28"/>
        </w:rPr>
      </w:pPr>
    </w:p>
    <w:p w14:paraId="7AF4B1FE" w14:textId="0D549D72" w:rsidR="003F6EB0" w:rsidRPr="005514B6" w:rsidRDefault="003F6EB0" w:rsidP="003F6EB0">
      <w:pPr>
        <w:jc w:val="center"/>
        <w:rPr>
          <w:sz w:val="28"/>
          <w:szCs w:val="28"/>
          <w:u w:val="single"/>
        </w:rPr>
      </w:pPr>
      <w:r w:rsidRPr="5CBDB84E">
        <w:rPr>
          <w:sz w:val="28"/>
          <w:szCs w:val="28"/>
          <w:u w:val="single"/>
        </w:rPr>
        <w:t xml:space="preserve">Samkjøpsavtale for kjøp av </w:t>
      </w:r>
      <w:r w:rsidR="0036522E">
        <w:rPr>
          <w:sz w:val="28"/>
          <w:szCs w:val="28"/>
          <w:u w:val="single"/>
        </w:rPr>
        <w:t>låsesmedtjenester</w:t>
      </w:r>
      <w:r w:rsidRPr="5CBDB84E">
        <w:rPr>
          <w:sz w:val="28"/>
          <w:szCs w:val="28"/>
          <w:u w:val="single"/>
        </w:rPr>
        <w:t>, ref. 2</w:t>
      </w:r>
      <w:r w:rsidR="0036522E">
        <w:rPr>
          <w:sz w:val="28"/>
          <w:szCs w:val="28"/>
          <w:u w:val="single"/>
        </w:rPr>
        <w:t>6</w:t>
      </w:r>
      <w:r w:rsidRPr="5CBDB84E">
        <w:rPr>
          <w:sz w:val="28"/>
          <w:szCs w:val="28"/>
          <w:u w:val="single"/>
        </w:rPr>
        <w:t>/</w:t>
      </w:r>
      <w:r w:rsidR="00287793">
        <w:rPr>
          <w:sz w:val="28"/>
          <w:szCs w:val="28"/>
          <w:u w:val="single"/>
        </w:rPr>
        <w:t>1165</w:t>
      </w:r>
    </w:p>
    <w:p w14:paraId="185D5397" w14:textId="77777777" w:rsidR="003F6EB0" w:rsidRPr="00805345" w:rsidRDefault="003F6EB0" w:rsidP="003F6EB0">
      <w:pPr>
        <w:jc w:val="center"/>
        <w:rPr>
          <w:sz w:val="28"/>
          <w:szCs w:val="28"/>
        </w:rPr>
      </w:pPr>
      <w:r w:rsidRPr="00805345">
        <w:rPr>
          <w:sz w:val="28"/>
          <w:szCs w:val="28"/>
        </w:rPr>
        <w:t>(«Hovedavtalen»)</w:t>
      </w:r>
    </w:p>
    <w:p w14:paraId="7AC02E9E" w14:textId="77777777" w:rsidR="00C43080" w:rsidRPr="003F6EB0" w:rsidRDefault="00C43080" w:rsidP="00132B4B">
      <w:pPr>
        <w:jc w:val="center"/>
        <w:rPr>
          <w:sz w:val="28"/>
          <w:szCs w:val="32"/>
        </w:rPr>
      </w:pPr>
    </w:p>
    <w:p w14:paraId="4BA133E9" w14:textId="77777777" w:rsidR="00132B4B" w:rsidRPr="00A52724" w:rsidRDefault="00132B4B" w:rsidP="00132B4B">
      <w:pPr>
        <w:jc w:val="center"/>
        <w:rPr>
          <w:sz w:val="28"/>
          <w:szCs w:val="28"/>
        </w:rPr>
      </w:pPr>
      <w:r w:rsidRPr="00A52724">
        <w:rPr>
          <w:sz w:val="28"/>
          <w:szCs w:val="28"/>
        </w:rPr>
        <w:t>mellom</w:t>
      </w:r>
    </w:p>
    <w:p w14:paraId="02515873" w14:textId="77777777" w:rsidR="00132B4B" w:rsidRPr="002C5C59" w:rsidRDefault="00132B4B" w:rsidP="00132B4B">
      <w:pPr>
        <w:jc w:val="center"/>
        <w:rPr>
          <w:color w:val="FF8274" w:themeColor="accent5"/>
          <w:sz w:val="28"/>
          <w:szCs w:val="28"/>
          <w:u w:val="single"/>
        </w:rPr>
      </w:pPr>
      <w:r w:rsidRPr="002C5C59">
        <w:rPr>
          <w:color w:val="FF8274" w:themeColor="accent5"/>
          <w:sz w:val="28"/>
          <w:szCs w:val="28"/>
          <w:u w:val="single"/>
        </w:rPr>
        <w:t>[Virksomhet, org.nr.]</w:t>
      </w:r>
    </w:p>
    <w:p w14:paraId="05BAEF59" w14:textId="72632B42" w:rsidR="00132B4B" w:rsidRPr="00A52724" w:rsidRDefault="00132B4B" w:rsidP="00132B4B">
      <w:pPr>
        <w:jc w:val="center"/>
        <w:rPr>
          <w:sz w:val="28"/>
          <w:szCs w:val="28"/>
        </w:rPr>
      </w:pPr>
      <w:r w:rsidRPr="46096763">
        <w:rPr>
          <w:sz w:val="28"/>
          <w:szCs w:val="28"/>
        </w:rPr>
        <w:t>(«</w:t>
      </w:r>
      <w:r w:rsidR="00FC5EB9">
        <w:rPr>
          <w:sz w:val="28"/>
          <w:szCs w:val="28"/>
        </w:rPr>
        <w:t>Leverandør</w:t>
      </w:r>
      <w:r w:rsidRPr="46096763">
        <w:rPr>
          <w:sz w:val="28"/>
          <w:szCs w:val="28"/>
        </w:rPr>
        <w:t>»)</w:t>
      </w:r>
    </w:p>
    <w:p w14:paraId="6F7CEC51" w14:textId="77777777" w:rsidR="00132B4B" w:rsidRPr="00A52724" w:rsidRDefault="00132B4B" w:rsidP="00132B4B">
      <w:pPr>
        <w:jc w:val="center"/>
        <w:rPr>
          <w:sz w:val="28"/>
          <w:szCs w:val="28"/>
        </w:rPr>
      </w:pPr>
    </w:p>
    <w:p w14:paraId="2682DF19" w14:textId="77777777" w:rsidR="00132B4B" w:rsidRPr="00A52724" w:rsidRDefault="00132B4B" w:rsidP="00132B4B">
      <w:pPr>
        <w:jc w:val="center"/>
        <w:rPr>
          <w:sz w:val="28"/>
          <w:szCs w:val="28"/>
        </w:rPr>
      </w:pPr>
      <w:r w:rsidRPr="00A52724">
        <w:rPr>
          <w:sz w:val="28"/>
          <w:szCs w:val="28"/>
        </w:rPr>
        <w:t>og</w:t>
      </w:r>
    </w:p>
    <w:p w14:paraId="05B57A35" w14:textId="77777777" w:rsidR="00132B4B" w:rsidRPr="00A52724" w:rsidRDefault="00132B4B" w:rsidP="00132B4B">
      <w:pPr>
        <w:jc w:val="center"/>
        <w:rPr>
          <w:sz w:val="28"/>
          <w:szCs w:val="28"/>
        </w:rPr>
      </w:pPr>
    </w:p>
    <w:p w14:paraId="6612C498" w14:textId="52515B2B" w:rsidR="00132B4B" w:rsidRPr="00636611" w:rsidRDefault="006F1836" w:rsidP="57F1600F">
      <w:pPr>
        <w:jc w:val="center"/>
        <w:rPr>
          <w:sz w:val="28"/>
          <w:szCs w:val="28"/>
        </w:rPr>
      </w:pPr>
      <w:r w:rsidRPr="00636611">
        <w:rPr>
          <w:sz w:val="28"/>
          <w:szCs w:val="28"/>
        </w:rPr>
        <w:t xml:space="preserve">Oslo kommune v/ </w:t>
      </w:r>
      <w:r w:rsidR="00287793" w:rsidRPr="00636611">
        <w:rPr>
          <w:sz w:val="28"/>
          <w:szCs w:val="28"/>
        </w:rPr>
        <w:t>Økonomi- og forvaltningsetaten</w:t>
      </w:r>
      <w:r w:rsidRPr="00636611">
        <w:rPr>
          <w:sz w:val="28"/>
          <w:szCs w:val="28"/>
        </w:rPr>
        <w:t>,</w:t>
      </w:r>
    </w:p>
    <w:p w14:paraId="4E689A48" w14:textId="245B2E7C" w:rsidR="00636611" w:rsidRPr="00636611" w:rsidRDefault="5BB636D3" w:rsidP="00132B4B">
      <w:pPr>
        <w:jc w:val="center"/>
        <w:rPr>
          <w:bCs/>
          <w:sz w:val="28"/>
          <w:szCs w:val="28"/>
        </w:rPr>
      </w:pPr>
      <w:r w:rsidRPr="00636611">
        <w:rPr>
          <w:sz w:val="28"/>
          <w:szCs w:val="28"/>
        </w:rPr>
        <w:t>Org. nr.</w:t>
      </w:r>
      <w:r w:rsidR="00636611" w:rsidRPr="00636611">
        <w:rPr>
          <w:sz w:val="28"/>
          <w:szCs w:val="28"/>
        </w:rPr>
        <w:t xml:space="preserve"> </w:t>
      </w:r>
      <w:r w:rsidR="00636611" w:rsidRPr="00636611">
        <w:rPr>
          <w:bCs/>
          <w:sz w:val="28"/>
          <w:szCs w:val="28"/>
        </w:rPr>
        <w:t>935 346</w:t>
      </w:r>
      <w:r w:rsidR="00636611" w:rsidRPr="00636611">
        <w:rPr>
          <w:bCs/>
          <w:sz w:val="28"/>
          <w:szCs w:val="28"/>
        </w:rPr>
        <w:t> </w:t>
      </w:r>
      <w:r w:rsidR="00636611" w:rsidRPr="00636611">
        <w:rPr>
          <w:bCs/>
          <w:sz w:val="28"/>
          <w:szCs w:val="28"/>
        </w:rPr>
        <w:t>282</w:t>
      </w:r>
    </w:p>
    <w:p w14:paraId="7ED7125E" w14:textId="7E322143" w:rsidR="00132B4B" w:rsidRPr="00A52724" w:rsidRDefault="00132B4B" w:rsidP="00132B4B">
      <w:pPr>
        <w:jc w:val="center"/>
        <w:rPr>
          <w:sz w:val="28"/>
          <w:szCs w:val="28"/>
        </w:rPr>
      </w:pPr>
      <w:r w:rsidRPr="57F1600F">
        <w:rPr>
          <w:sz w:val="28"/>
          <w:szCs w:val="28"/>
        </w:rPr>
        <w:t>(«</w:t>
      </w:r>
      <w:r w:rsidR="00FC5EB9" w:rsidRPr="57F1600F">
        <w:rPr>
          <w:sz w:val="28"/>
          <w:szCs w:val="28"/>
        </w:rPr>
        <w:t>Oppdragsgiver</w:t>
      </w:r>
      <w:r w:rsidRPr="57F1600F">
        <w:rPr>
          <w:sz w:val="28"/>
          <w:szCs w:val="28"/>
        </w:rPr>
        <w:t>»)</w:t>
      </w:r>
    </w:p>
    <w:p w14:paraId="39DEAAFC" w14:textId="77777777" w:rsidR="00843328" w:rsidRDefault="00843328" w:rsidP="00132B4B">
      <w:pPr>
        <w:jc w:val="center"/>
        <w:rPr>
          <w:sz w:val="28"/>
          <w:szCs w:val="28"/>
        </w:rPr>
      </w:pPr>
    </w:p>
    <w:p w14:paraId="30C79DED" w14:textId="286D12C9" w:rsidR="00E82C5A" w:rsidRPr="00A52724" w:rsidRDefault="00843328" w:rsidP="00132B4B">
      <w:pPr>
        <w:jc w:val="center"/>
        <w:rPr>
          <w:sz w:val="28"/>
          <w:szCs w:val="28"/>
        </w:rPr>
      </w:pPr>
      <w:r>
        <w:rPr>
          <w:sz w:val="28"/>
          <w:szCs w:val="28"/>
        </w:rPr>
        <w:t>i</w:t>
      </w:r>
      <w:r w:rsidR="00DA0282">
        <w:rPr>
          <w:sz w:val="28"/>
          <w:szCs w:val="28"/>
        </w:rPr>
        <w:t xml:space="preserve"> fellesskap kalt «Partene»</w:t>
      </w:r>
    </w:p>
    <w:p w14:paraId="1BE8ABF8" w14:textId="36B28244" w:rsidR="00132B4B" w:rsidRDefault="00132B4B" w:rsidP="00DA0282">
      <w:pPr>
        <w:ind w:left="0"/>
        <w:jc w:val="center"/>
      </w:pPr>
      <w:r>
        <w:br w:type="page"/>
      </w:r>
    </w:p>
    <w:p w14:paraId="4819FA79" w14:textId="5536421D" w:rsidR="00132B4B" w:rsidRDefault="3D0B9AA8" w:rsidP="00132B4B">
      <w:pPr>
        <w:pStyle w:val="Overskrift1"/>
      </w:pPr>
      <w:r>
        <w:lastRenderedPageBreak/>
        <w:t>Formål</w:t>
      </w:r>
    </w:p>
    <w:p w14:paraId="0C1E1ADD" w14:textId="57CAA987" w:rsidR="00E426C8" w:rsidRDefault="00132B4B" w:rsidP="00F039B1">
      <w:r>
        <w:t>Denne avtalen («Avtalen») angir partenes</w:t>
      </w:r>
      <w:r w:rsidR="007307BE">
        <w:t xml:space="preserve"> plikter og</w:t>
      </w:r>
      <w:r>
        <w:t xml:space="preserve"> </w:t>
      </w:r>
      <w:r w:rsidR="008F7993">
        <w:t xml:space="preserve">rettigheter </w:t>
      </w:r>
      <w:r>
        <w:t>når personopplysninger utveksles mellom partene</w:t>
      </w:r>
      <w:r w:rsidR="00A84E6C">
        <w:t xml:space="preserve"> som en del av leveranse under</w:t>
      </w:r>
      <w:r w:rsidR="000E2FD0">
        <w:t xml:space="preserve"> en eller flere avtaler </w:t>
      </w:r>
      <w:r w:rsidR="005C731D">
        <w:t xml:space="preserve">mellom partene </w:t>
      </w:r>
      <w:r w:rsidR="00E426C8">
        <w:t>som innebærer behandling av personopplysninger</w:t>
      </w:r>
      <w:r w:rsidR="00A84E6C">
        <w:t xml:space="preserve"> </w:t>
      </w:r>
      <w:r w:rsidR="00E426C8">
        <w:t>(«</w:t>
      </w:r>
      <w:r w:rsidR="00A84E6C">
        <w:t>Hovedavtalen</w:t>
      </w:r>
      <w:r w:rsidR="00E426C8">
        <w:t>»)</w:t>
      </w:r>
      <w:r w:rsidR="00A84E6C">
        <w:t>.</w:t>
      </w:r>
    </w:p>
    <w:p w14:paraId="27AAC255" w14:textId="3413E202" w:rsidR="00132B4B" w:rsidRDefault="0067797B" w:rsidP="00F039B1">
      <w:r>
        <w:t>Formålet er å sikre at partene etterlever</w:t>
      </w:r>
      <w:r w:rsidR="00771DF4">
        <w:t xml:space="preserve"> «Gjeldende personvernlovgivning». Dette omfatter</w:t>
      </w:r>
      <w:r w:rsidR="00E13867">
        <w:t xml:space="preserve"> den til enhver tid gjeldende versjon av </w:t>
      </w:r>
      <w:r w:rsidR="00C43080">
        <w:t>EUs personvernforordning (2016/679</w:t>
      </w:r>
      <w:r w:rsidR="001D6E5D">
        <w:t>) («personvernforordningen»)</w:t>
      </w:r>
      <w:r w:rsidR="00161EDE">
        <w:t xml:space="preserve"> og lov</w:t>
      </w:r>
      <w:r w:rsidR="00582284">
        <w:t xml:space="preserve"> av 15.06.2018 nr. 28</w:t>
      </w:r>
      <w:r w:rsidR="00161EDE">
        <w:t xml:space="preserve"> om behandling av personopplysninger (personopplysningsloven)</w:t>
      </w:r>
      <w:r w:rsidR="006948A6">
        <w:t xml:space="preserve"> med tilhørende forskrifter mv.</w:t>
      </w:r>
    </w:p>
    <w:p w14:paraId="487E4C83" w14:textId="169E1CD3" w:rsidR="0035575B" w:rsidRDefault="0035575B" w:rsidP="0035575B">
      <w:r w:rsidRPr="009F74EC">
        <w:t>Avtalen skal</w:t>
      </w:r>
      <w:r>
        <w:t xml:space="preserve"> </w:t>
      </w:r>
      <w:r w:rsidRPr="009F74EC">
        <w:t>sikre at personopplysninger ikke brukes ulovlig</w:t>
      </w:r>
      <w:r w:rsidR="004100B2">
        <w:t xml:space="preserve"> eller</w:t>
      </w:r>
      <w:r w:rsidRPr="009F74EC">
        <w:t xml:space="preserve"> urettmessig</w:t>
      </w:r>
      <w:r w:rsidR="004100B2">
        <w:t>,</w:t>
      </w:r>
      <w:r w:rsidRPr="009F74EC">
        <w:t xml:space="preserve"> eller at opplysningene behandles på måter som fører til uautorisert tilgang, endring, sletting, skade, tap eller utilgjengelighet.</w:t>
      </w:r>
    </w:p>
    <w:p w14:paraId="7E5026AC" w14:textId="2BDF57B9" w:rsidR="00D34882" w:rsidRPr="009F74EC" w:rsidRDefault="00825393" w:rsidP="00D34882">
      <w:r>
        <w:t>Utvekslingen av</w:t>
      </w:r>
      <w:r w:rsidR="00D34882">
        <w:t xml:space="preserve"> personopplysninger under denne Avtalen er beskrevet i </w:t>
      </w:r>
      <w:r w:rsidR="00340E59">
        <w:t>b</w:t>
      </w:r>
      <w:r w:rsidR="00D34882">
        <w:t xml:space="preserve">ilag </w:t>
      </w:r>
      <w:r w:rsidR="00161325">
        <w:t>A</w:t>
      </w:r>
      <w:r w:rsidR="00D34882">
        <w:t>. Disse forholdene kan ikke endres av noen av partene uten at ny avtale eller et endringsbilag til Avtalen er signert.</w:t>
      </w:r>
    </w:p>
    <w:p w14:paraId="074DA34C" w14:textId="78B84010" w:rsidR="0035575B" w:rsidRDefault="0035575B" w:rsidP="0035575B">
      <w:r>
        <w:t>Ved motstrid skal vilkårene i denne Avtalen gå foran vilkår i andre avtaler inngått mellom partene</w:t>
      </w:r>
      <w:r w:rsidR="00CC40E3">
        <w:t xml:space="preserve"> når det gjelder forhold </w:t>
      </w:r>
      <w:r w:rsidR="005D0A9E">
        <w:t>spesifikt knyttet til behandling av personopplysninger.</w:t>
      </w:r>
      <w:r w:rsidR="0001555A">
        <w:t xml:space="preserve"> </w:t>
      </w:r>
      <w:r w:rsidR="005D0A9E">
        <w:t xml:space="preserve">Avtalen har forrang foran </w:t>
      </w:r>
      <w:r w:rsidR="0001555A">
        <w:t>partenes respektive personvernerklæringer.</w:t>
      </w:r>
    </w:p>
    <w:p w14:paraId="1294C33D" w14:textId="78A87B5E" w:rsidR="00615B14" w:rsidRDefault="00615B14" w:rsidP="00615B14">
      <w:pPr>
        <w:pStyle w:val="Overskrift1"/>
      </w:pPr>
      <w:r>
        <w:t xml:space="preserve">Partenes </w:t>
      </w:r>
      <w:r w:rsidR="00F81BDF">
        <w:t>ansvar</w:t>
      </w:r>
    </w:p>
    <w:p w14:paraId="2506FB6E" w14:textId="7291CC04" w:rsidR="005431BB" w:rsidRDefault="005431BB" w:rsidP="00E3364A">
      <w:r>
        <w:t>Behandlingsansvarlig</w:t>
      </w:r>
      <w:r w:rsidR="00A56324">
        <w:t xml:space="preserve"> har ansvaret for at behandlingen av personopplysninger skjer i samsvar med</w:t>
      </w:r>
      <w:r w:rsidR="007417ED">
        <w:t xml:space="preserve"> Gjeldende</w:t>
      </w:r>
      <w:r w:rsidR="00A56324">
        <w:t xml:space="preserve"> </w:t>
      </w:r>
      <w:r w:rsidR="007417ED">
        <w:t>p</w:t>
      </w:r>
      <w:r w:rsidR="00A56324">
        <w:t>ersonvernlovgivni</w:t>
      </w:r>
      <w:r w:rsidR="00554B93">
        <w:t>ng</w:t>
      </w:r>
      <w:r w:rsidR="00A56324">
        <w:t>.</w:t>
      </w:r>
      <w:r w:rsidR="00AE70C8">
        <w:t xml:space="preserve"> </w:t>
      </w:r>
      <w:r w:rsidR="00BF7F33">
        <w:t xml:space="preserve">Dette </w:t>
      </w:r>
      <w:r w:rsidR="00392C47">
        <w:t>innebærer</w:t>
      </w:r>
      <w:r w:rsidR="00BF7F33">
        <w:t xml:space="preserve"> blant annet </w:t>
      </w:r>
      <w:r w:rsidR="00152D66">
        <w:t xml:space="preserve">å sørge for at behandlingen av personopplysninger er formålsbestemt og basert på gyldig rettsgrunnlag, </w:t>
      </w:r>
      <w:r w:rsidR="00392C47">
        <w:t>at de registrerte har mottatt nødvendig informasjon om behandlingen</w:t>
      </w:r>
      <w:r w:rsidR="00CF5A8D">
        <w:t>, at det er gjennomført nødvendige risikovurderinger</w:t>
      </w:r>
      <w:r w:rsidR="00C63B3E">
        <w:t xml:space="preserve"> og at nødvendige databehandleravtaler er inngått.</w:t>
      </w:r>
    </w:p>
    <w:p w14:paraId="04F2AECB" w14:textId="2D269269" w:rsidR="00132B4B" w:rsidRDefault="00182C2A" w:rsidP="00AE70C8">
      <w:r>
        <w:t xml:space="preserve">Hver </w:t>
      </w:r>
      <w:r w:rsidR="00B50438">
        <w:t xml:space="preserve">av partene er </w:t>
      </w:r>
      <w:r w:rsidR="00132B4B">
        <w:t xml:space="preserve">selvstendig behandlingsansvarlig for personopplysningene som </w:t>
      </w:r>
      <w:r w:rsidR="00843328">
        <w:t>utveksles</w:t>
      </w:r>
      <w:r w:rsidR="00132B4B">
        <w:t xml:space="preserve"> under Avtalen</w:t>
      </w:r>
      <w:r w:rsidR="00366373">
        <w:t xml:space="preserve"> og er</w:t>
      </w:r>
      <w:r w:rsidR="00ED6D5D">
        <w:t xml:space="preserve"> hver for seg a</w:t>
      </w:r>
      <w:r w:rsidR="003A550A">
        <w:t xml:space="preserve">nsvarlig for at sin respektive behandling </w:t>
      </w:r>
      <w:r w:rsidR="00CA653D">
        <w:t>av personopplysninger</w:t>
      </w:r>
      <w:r w:rsidR="006A1D21">
        <w:t xml:space="preserve"> under Avtalen</w:t>
      </w:r>
      <w:r w:rsidR="00CA653D">
        <w:t xml:space="preserve"> </w:t>
      </w:r>
      <w:r w:rsidR="003A550A">
        <w:t xml:space="preserve">skjer i samsvar med </w:t>
      </w:r>
      <w:r w:rsidR="00554B93">
        <w:t>Gjeldende p</w:t>
      </w:r>
      <w:r w:rsidR="003A550A">
        <w:t>ersonvernlovgivning.</w:t>
      </w:r>
    </w:p>
    <w:p w14:paraId="6D284E2D" w14:textId="77777777" w:rsidR="00132B4B" w:rsidRDefault="00132B4B" w:rsidP="00132B4B">
      <w:pPr>
        <w:pStyle w:val="Overskrift1"/>
      </w:pPr>
      <w:r>
        <w:t>Formålsbegrensning</w:t>
      </w:r>
    </w:p>
    <w:p w14:paraId="6D5B52A9" w14:textId="4E840477" w:rsidR="00E831C9" w:rsidRDefault="00E831C9" w:rsidP="00E831C9">
      <w:r>
        <w:t xml:space="preserve">Personopplysninger </w:t>
      </w:r>
      <w:r w:rsidR="00153337">
        <w:t>som utveksles under denne Avtalen</w:t>
      </w:r>
      <w:r>
        <w:t xml:space="preserve"> skal ikke behandles for andre formål enn de som er angitt i </w:t>
      </w:r>
      <w:r w:rsidR="0000647C">
        <w:t>b</w:t>
      </w:r>
      <w:r w:rsidR="0092133C">
        <w:t xml:space="preserve">ilag </w:t>
      </w:r>
      <w:r w:rsidR="0000647C">
        <w:t>A</w:t>
      </w:r>
      <w:r>
        <w:t>, med mindre annet følger av lovpålagte forpliktelser</w:t>
      </w:r>
      <w:r w:rsidR="00153337">
        <w:t xml:space="preserve"> som </w:t>
      </w:r>
      <w:r w:rsidR="004A139D">
        <w:t>på</w:t>
      </w:r>
      <w:r w:rsidR="00153337">
        <w:t>hviler behandlingsansvarlig</w:t>
      </w:r>
      <w:r>
        <w:t>.</w:t>
      </w:r>
    </w:p>
    <w:p w14:paraId="76C42BA4" w14:textId="799815DD" w:rsidR="000851F2" w:rsidRDefault="000851F2" w:rsidP="000851F2">
      <w:pPr>
        <w:pStyle w:val="Overskrift1"/>
      </w:pPr>
      <w:r>
        <w:t>Sikkerhet ved behandlingen</w:t>
      </w:r>
    </w:p>
    <w:p w14:paraId="7CA18EE8" w14:textId="6823EC28" w:rsidR="002E37A8" w:rsidRDefault="00132B4B" w:rsidP="00445F37">
      <w:pPr>
        <w:spacing w:after="0" w:line="240" w:lineRule="auto"/>
      </w:pPr>
      <w:r>
        <w:t>Partene bekrefter at de i henhold til</w:t>
      </w:r>
      <w:r w:rsidR="00366373">
        <w:t xml:space="preserve"> krav i</w:t>
      </w:r>
      <w:r>
        <w:t xml:space="preserve"> </w:t>
      </w:r>
      <w:r w:rsidR="00366373">
        <w:t>Gjeldende p</w:t>
      </w:r>
      <w:r w:rsidR="001178F5">
        <w:t>erson</w:t>
      </w:r>
      <w:r w:rsidR="00E66EF6">
        <w:t>vern</w:t>
      </w:r>
      <w:r w:rsidR="001178F5">
        <w:t>lovgivning</w:t>
      </w:r>
      <w:r w:rsidR="00E66EF6">
        <w:t xml:space="preserve"> </w:t>
      </w:r>
      <w:r>
        <w:t>har iverksatt</w:t>
      </w:r>
      <w:r w:rsidRPr="004D39B1">
        <w:t xml:space="preserve"> tilfredsstillende tekniske</w:t>
      </w:r>
      <w:r w:rsidR="009C3126">
        <w:t xml:space="preserve"> </w:t>
      </w:r>
      <w:r w:rsidRPr="004D39B1">
        <w:t>og organisatoriske tiltak for å beskytte personopplysninge</w:t>
      </w:r>
      <w:r w:rsidR="00E41CE9">
        <w:t>ne</w:t>
      </w:r>
      <w:r w:rsidRPr="004D39B1">
        <w:t xml:space="preserve"> som omfattes av denne </w:t>
      </w:r>
      <w:r>
        <w:t>A</w:t>
      </w:r>
      <w:r w:rsidRPr="004D39B1">
        <w:t>vtalen.</w:t>
      </w:r>
    </w:p>
    <w:p w14:paraId="0FA0C34D" w14:textId="77777777" w:rsidR="00445F37" w:rsidRDefault="00445F37" w:rsidP="00445F37">
      <w:pPr>
        <w:spacing w:after="0" w:line="240" w:lineRule="auto"/>
      </w:pPr>
    </w:p>
    <w:p w14:paraId="32051447" w14:textId="3D99F9D7" w:rsidR="00132B4B" w:rsidRPr="00F53330" w:rsidRDefault="00132B4B" w:rsidP="00F53330">
      <w:pPr>
        <w:spacing w:after="0" w:line="240" w:lineRule="auto"/>
        <w:rPr>
          <w:color w:val="0070C0"/>
        </w:rPr>
      </w:pPr>
      <w:r>
        <w:lastRenderedPageBreak/>
        <w:t xml:space="preserve">Hvis en part oppdager feil eller anløp til feil i sammenheng med </w:t>
      </w:r>
      <w:r w:rsidR="00D6720C">
        <w:t>behandling</w:t>
      </w:r>
      <w:r>
        <w:t xml:space="preserve"> av personopplysninger under denne Avtalen, skal den</w:t>
      </w:r>
      <w:r w:rsidR="00AC23A9">
        <w:t xml:space="preserve"> andre</w:t>
      </w:r>
      <w:r>
        <w:t xml:space="preserve"> parten </w:t>
      </w:r>
      <w:r w:rsidR="002B4DDE">
        <w:t>varsle</w:t>
      </w:r>
      <w:r w:rsidR="00AC23A9">
        <w:t>s</w:t>
      </w:r>
      <w:r>
        <w:t xml:space="preserve"> omgående</w:t>
      </w:r>
      <w:r w:rsidR="00EF0CAB">
        <w:t xml:space="preserve"> i samsvar med kontaktinformasjonen angitt i </w:t>
      </w:r>
      <w:r w:rsidR="00340E59">
        <w:t>b</w:t>
      </w:r>
      <w:r w:rsidR="00EF0CAB">
        <w:t xml:space="preserve">ilag </w:t>
      </w:r>
      <w:r w:rsidR="00F10481">
        <w:t>B</w:t>
      </w:r>
      <w:r w:rsidR="00EF0CAB">
        <w:t>.</w:t>
      </w:r>
    </w:p>
    <w:p w14:paraId="6F4B38C4" w14:textId="77777777" w:rsidR="00132B4B" w:rsidRDefault="00132B4B" w:rsidP="00132B4B">
      <w:pPr>
        <w:pStyle w:val="Overskrift1"/>
      </w:pPr>
      <w:r>
        <w:t>Overføring til land utenfor EU/EØS</w:t>
      </w:r>
    </w:p>
    <w:p w14:paraId="33CDA1AD" w14:textId="28724ED5" w:rsidR="00132B4B" w:rsidRPr="00AF71B0" w:rsidRDefault="003E5B06" w:rsidP="002E37A8">
      <w:r>
        <w:t xml:space="preserve">En part kan ikke overføre </w:t>
      </w:r>
      <w:r w:rsidR="005D5C06">
        <w:t>p</w:t>
      </w:r>
      <w:r w:rsidR="00132B4B" w:rsidRPr="00AF71B0">
        <w:t>ersonopplysninger til land utenfor EU/EØS</w:t>
      </w:r>
      <w:r w:rsidR="00500A8C">
        <w:t xml:space="preserve"> uten</w:t>
      </w:r>
      <w:r w:rsidR="005E0D85">
        <w:t xml:space="preserve"> gyldig overføringsgrunnlag og</w:t>
      </w:r>
      <w:r w:rsidR="00500A8C">
        <w:t xml:space="preserve"> den andre partens </w:t>
      </w:r>
      <w:r w:rsidR="00CA7C22">
        <w:t xml:space="preserve">forutgående </w:t>
      </w:r>
      <w:r w:rsidR="00500A8C">
        <w:t xml:space="preserve">skriftlige </w:t>
      </w:r>
      <w:r w:rsidR="00CA7C22">
        <w:t>godkjenning. Godkjenning kan ikke nektes uten saklig grunn.</w:t>
      </w:r>
    </w:p>
    <w:p w14:paraId="31467AC4" w14:textId="711B5C48" w:rsidR="00B12D5C" w:rsidRDefault="00B12D5C" w:rsidP="00132B4B">
      <w:pPr>
        <w:pStyle w:val="Overskrift1"/>
      </w:pPr>
      <w:r>
        <w:t>Bruk av databehandler</w:t>
      </w:r>
    </w:p>
    <w:p w14:paraId="1E536E11" w14:textId="03058F86" w:rsidR="00B12D5C" w:rsidRPr="00B12D5C" w:rsidRDefault="00B12D5C" w:rsidP="00B12D5C">
      <w:r>
        <w:t xml:space="preserve">Partene kan </w:t>
      </w:r>
      <w:r w:rsidR="00F15B4D">
        <w:t>benytte databehandler</w:t>
      </w:r>
      <w:r w:rsidR="0083386C">
        <w:t>e</w:t>
      </w:r>
      <w:r w:rsidR="00F15B4D">
        <w:t xml:space="preserve"> for </w:t>
      </w:r>
      <w:r w:rsidR="0083386C">
        <w:t>behandl</w:t>
      </w:r>
      <w:r w:rsidR="004E53D4">
        <w:t>ingen av</w:t>
      </w:r>
      <w:r w:rsidR="0083386C">
        <w:t xml:space="preserve"> personopplysninger under denne Avtalen.</w:t>
      </w:r>
      <w:r w:rsidR="004E53D4">
        <w:t xml:space="preserve"> Slik behandling skal reguleres </w:t>
      </w:r>
      <w:r w:rsidR="00642454">
        <w:t>av en</w:t>
      </w:r>
      <w:r w:rsidR="004E53D4">
        <w:t xml:space="preserve"> databehandleravtale.</w:t>
      </w:r>
    </w:p>
    <w:p w14:paraId="5598411C" w14:textId="684EC773" w:rsidR="00132B4B" w:rsidRDefault="00132B4B" w:rsidP="00132B4B">
      <w:pPr>
        <w:pStyle w:val="Overskrift1"/>
      </w:pPr>
      <w:r>
        <w:t>Mislighold</w:t>
      </w:r>
    </w:p>
    <w:p w14:paraId="69F10FBA" w14:textId="68DB1882" w:rsidR="00C06C5C" w:rsidRDefault="00C06C5C" w:rsidP="002E37A8">
      <w:r>
        <w:t xml:space="preserve">Dersom en part ikke overholder sine forpliktelser </w:t>
      </w:r>
      <w:r w:rsidR="00E359DD">
        <w:t xml:space="preserve">etter Avtalen </w:t>
      </w:r>
      <w:r w:rsidR="001B0FEA">
        <w:t xml:space="preserve">og/eller </w:t>
      </w:r>
      <w:r w:rsidR="00804086">
        <w:t>Gjeldende p</w:t>
      </w:r>
      <w:r w:rsidR="001B0FEA">
        <w:t>ersonvernlovgivning, skal dette anses som mislighold av Hovedavtalen</w:t>
      </w:r>
      <w:r w:rsidR="004873D8">
        <w:t>, hvorpå Hovedavtalens bestemmelser om mislighold kommer til anvendelse.</w:t>
      </w:r>
    </w:p>
    <w:p w14:paraId="122A39CD" w14:textId="77777777" w:rsidR="00132B4B" w:rsidRDefault="00132B4B" w:rsidP="00132B4B">
      <w:pPr>
        <w:pStyle w:val="Overskrift1"/>
      </w:pPr>
      <w:r>
        <w:t>Erstatning</w:t>
      </w:r>
    </w:p>
    <w:p w14:paraId="78F82CC9" w14:textId="4223052B" w:rsidR="00132B4B" w:rsidRDefault="00E7400C" w:rsidP="002E37A8">
      <w:r>
        <w:t xml:space="preserve">Hovedavtalens bestemmelser om erstatning </w:t>
      </w:r>
      <w:r w:rsidR="00FD70FE">
        <w:t>gjelder</w:t>
      </w:r>
      <w:r w:rsidR="00973079">
        <w:t xml:space="preserve"> tilsvarende for denne Avtalen</w:t>
      </w:r>
      <w:r>
        <w:t xml:space="preserve"> så langt de passer.</w:t>
      </w:r>
    </w:p>
    <w:p w14:paraId="0734755B" w14:textId="1DA2EE8D" w:rsidR="00196520" w:rsidRPr="004D01EB" w:rsidRDefault="00196520" w:rsidP="00196520">
      <w:r w:rsidRPr="004D01EB">
        <w:t xml:space="preserve">Partenes erstatningsansvar for skade som rammer den registrerte eller andre fysiske personer og som skyldes overtredelse av </w:t>
      </w:r>
      <w:r w:rsidR="00C425C3">
        <w:t>Gjeldende personvernlovgivning</w:t>
      </w:r>
      <w:r w:rsidRPr="004D01EB">
        <w:t xml:space="preserve"> følger bestemmelsene i personvernforordningen artikkel 82.</w:t>
      </w:r>
    </w:p>
    <w:p w14:paraId="0ACDCB85" w14:textId="0E9030EF" w:rsidR="00196520" w:rsidRPr="004D01EB" w:rsidRDefault="00DB74C3" w:rsidP="00196520">
      <w:r>
        <w:t>Hovedavtalens bestemmelser om e</w:t>
      </w:r>
      <w:r w:rsidR="00196520" w:rsidRPr="004D01EB">
        <w:t>rstatningsbegrensning kommer ikke til anvendelse for ansvar som følger av personvernforordningen artikkel 82.</w:t>
      </w:r>
    </w:p>
    <w:p w14:paraId="4D747189" w14:textId="22496EE7" w:rsidR="00196520" w:rsidRPr="00A304DA" w:rsidRDefault="00196520" w:rsidP="00A304DA">
      <w:pPr>
        <w:rPr>
          <w:rFonts w:cstheme="minorHAnsi"/>
        </w:rPr>
      </w:pPr>
      <w:r w:rsidRPr="004D01EB">
        <w:t>Partene er hver for seg ansvarlige for overtredelsesgebyr ilagt i henhold til personvernforordningens art. 83.</w:t>
      </w:r>
    </w:p>
    <w:p w14:paraId="63DB0784" w14:textId="77777777" w:rsidR="00132B4B" w:rsidRDefault="00132B4B" w:rsidP="00132B4B">
      <w:pPr>
        <w:pStyle w:val="Overskrift1"/>
      </w:pPr>
      <w:r>
        <w:t>Varighet og opphør</w:t>
      </w:r>
    </w:p>
    <w:p w14:paraId="5781E572" w14:textId="77777777" w:rsidR="00A33008" w:rsidRDefault="007417DD" w:rsidP="46096763">
      <w:r>
        <w:t>Avtalen gjelder fra den er signert av begge parter</w:t>
      </w:r>
      <w:r w:rsidR="0056328B">
        <w:t xml:space="preserve">. </w:t>
      </w:r>
      <w:r w:rsidR="00132B4B">
        <w:t xml:space="preserve">Avtalen gjelder </w:t>
      </w:r>
      <w:r w:rsidR="00C66BBF">
        <w:t>frem til opphør av</w:t>
      </w:r>
      <w:r w:rsidR="00132B4B">
        <w:t xml:space="preserve"> Hovedavtalen og deretter så lenge </w:t>
      </w:r>
      <w:r w:rsidR="00A33008">
        <w:t>partene</w:t>
      </w:r>
      <w:r w:rsidR="00132B4B">
        <w:t xml:space="preserve"> behandler personopplysninger i henhold til Avtalen.</w:t>
      </w:r>
    </w:p>
    <w:p w14:paraId="5F3913AE" w14:textId="188334F6" w:rsidR="00E35397" w:rsidRDefault="009B5F5A" w:rsidP="46096763">
      <w:r>
        <w:t xml:space="preserve">Hovedavtalens bestemmelser om oppsigelse gjelder tilsvarende for denne Avtalen så langt de passer. Avtalen kan ikke sies opp </w:t>
      </w:r>
      <w:r w:rsidR="00CC1869">
        <w:t>så lenge Hovedavtalen består, med mindre den avløses av en ny avtale.</w:t>
      </w:r>
    </w:p>
    <w:p w14:paraId="0A38D46E" w14:textId="72BB23E7" w:rsidR="00741D65" w:rsidRDefault="00741D65" w:rsidP="00741D65">
      <w:pPr>
        <w:pStyle w:val="Overskrift1"/>
      </w:pPr>
      <w:r>
        <w:lastRenderedPageBreak/>
        <w:t>Sletting og tilbakelevering</w:t>
      </w:r>
    </w:p>
    <w:p w14:paraId="753BB281" w14:textId="77777777" w:rsidR="009559C8" w:rsidRDefault="00A33008" w:rsidP="46096763">
      <w:r>
        <w:t xml:space="preserve">Ved </w:t>
      </w:r>
      <w:r w:rsidR="008E1C94">
        <w:t xml:space="preserve">opphør av </w:t>
      </w:r>
      <w:r w:rsidR="00B81880">
        <w:t>A</w:t>
      </w:r>
      <w:r w:rsidR="008E1C94">
        <w:t>vtalen</w:t>
      </w:r>
      <w:r w:rsidR="00B81880">
        <w:t xml:space="preserve"> skal alle personopplysninger som behandles under Avtalen</w:t>
      </w:r>
      <w:r w:rsidR="00D240DC">
        <w:t xml:space="preserve"> tilbakeleveres og</w:t>
      </w:r>
      <w:r w:rsidR="00B81880">
        <w:t xml:space="preserve"> </w:t>
      </w:r>
      <w:r w:rsidR="004A13DD">
        <w:t xml:space="preserve">slettes eller </w:t>
      </w:r>
      <w:r w:rsidR="00822DBC">
        <w:t xml:space="preserve">anonymiseres. </w:t>
      </w:r>
      <w:r w:rsidR="005A0A54">
        <w:t>Dette omfatter også eventuelle sikkerhetskopier.</w:t>
      </w:r>
    </w:p>
    <w:p w14:paraId="64BC2D64" w14:textId="7C30BFD1" w:rsidR="00132B4B" w:rsidRDefault="00A3336A" w:rsidP="46096763">
      <w:pPr>
        <w:rPr>
          <w:color w:val="0070C0"/>
        </w:rPr>
      </w:pPr>
      <w:r>
        <w:t xml:space="preserve">Partene bestemmer hvordan en eventuell tilbakelevering skal skje og beskriver dette i </w:t>
      </w:r>
      <w:r w:rsidR="00340E59">
        <w:t>b</w:t>
      </w:r>
      <w:r>
        <w:t xml:space="preserve">ilag </w:t>
      </w:r>
      <w:r w:rsidR="00F10481">
        <w:t>A</w:t>
      </w:r>
      <w:r>
        <w:t>.</w:t>
      </w:r>
    </w:p>
    <w:p w14:paraId="22263863" w14:textId="77777777" w:rsidR="00132B4B" w:rsidRDefault="00132B4B" w:rsidP="00132B4B">
      <w:pPr>
        <w:pStyle w:val="Overskrift1"/>
      </w:pPr>
      <w:r>
        <w:t>Lovvalg og verneting</w:t>
      </w:r>
    </w:p>
    <w:p w14:paraId="2F4DE663" w14:textId="77777777" w:rsidR="00132B4B" w:rsidRPr="001270D0" w:rsidRDefault="00132B4B" w:rsidP="002E37A8">
      <w:r w:rsidRPr="00BC56DF">
        <w:t>Avtalen er underlagt norsk rett. Tvister løses i samsvar med Hovedavtalens bestemmelser, herunder eventuelle bestemmelser om verneting.</w:t>
      </w:r>
    </w:p>
    <w:p w14:paraId="748F7EA7" w14:textId="77777777" w:rsidR="00FB5530" w:rsidRDefault="00FB5530" w:rsidP="00AD1267">
      <w:pPr>
        <w:tabs>
          <w:tab w:val="left" w:pos="2520"/>
        </w:tabs>
        <w:ind w:left="0"/>
      </w:pPr>
    </w:p>
    <w:p w14:paraId="1AD6D467" w14:textId="4B934E4E" w:rsidR="007B617A" w:rsidRDefault="007B617A">
      <w:pPr>
        <w:ind w:left="0"/>
      </w:pPr>
    </w:p>
    <w:p w14:paraId="672A1DE3" w14:textId="77777777" w:rsidR="001E65ED" w:rsidRDefault="001E65ED" w:rsidP="00AD1267">
      <w:pPr>
        <w:tabs>
          <w:tab w:val="left" w:pos="2520"/>
        </w:tabs>
        <w:ind w:left="0"/>
      </w:pPr>
    </w:p>
    <w:p w14:paraId="427EB280" w14:textId="77777777" w:rsidR="00814D15" w:rsidRDefault="00814D15" w:rsidP="00AD1267">
      <w:pPr>
        <w:tabs>
          <w:tab w:val="left" w:pos="2520"/>
        </w:tabs>
        <w:ind w:left="0"/>
      </w:pPr>
    </w:p>
    <w:p w14:paraId="318D7062" w14:textId="02F66B4A" w:rsidR="0094310C" w:rsidRDefault="0094310C" w:rsidP="00AD1267">
      <w:pPr>
        <w:tabs>
          <w:tab w:val="left" w:pos="2520"/>
        </w:tabs>
        <w:ind w:left="0"/>
      </w:pPr>
      <w:r>
        <w:t xml:space="preserve">Avtalen signeres elektronisk i </w:t>
      </w:r>
      <w:r w:rsidR="00EB06D3">
        <w:t>KGV/KAV</w:t>
      </w:r>
      <w:r w:rsidR="00FB6372">
        <w:t>.</w:t>
      </w:r>
    </w:p>
    <w:p w14:paraId="4A00BB85" w14:textId="77777777" w:rsidR="00FB6372" w:rsidRDefault="00FB6372" w:rsidP="00AD1267">
      <w:pPr>
        <w:tabs>
          <w:tab w:val="left" w:pos="2520"/>
        </w:tabs>
        <w:ind w:left="0"/>
      </w:pPr>
    </w:p>
    <w:p w14:paraId="569BB846" w14:textId="77777777" w:rsidR="00A70F8F" w:rsidRDefault="00A70F8F" w:rsidP="00FB5530">
      <w:pPr>
        <w:tabs>
          <w:tab w:val="left" w:pos="2520"/>
        </w:tabs>
      </w:pPr>
    </w:p>
    <w:p w14:paraId="290476D3" w14:textId="46D623B4" w:rsidR="00A70F8F" w:rsidRDefault="00A70F8F" w:rsidP="00AD1267">
      <w:pPr>
        <w:tabs>
          <w:tab w:val="left" w:pos="2520"/>
        </w:tabs>
        <w:ind w:left="0"/>
      </w:pPr>
    </w:p>
    <w:p w14:paraId="0207549C" w14:textId="77777777" w:rsidR="003B2B1E" w:rsidRDefault="003B2B1E" w:rsidP="00FB5530">
      <w:pPr>
        <w:tabs>
          <w:tab w:val="left" w:pos="2520"/>
        </w:tabs>
      </w:pPr>
    </w:p>
    <w:p w14:paraId="4E2B89B7" w14:textId="2B3C2CDD" w:rsidR="00CF72DB" w:rsidRDefault="00CF72DB" w:rsidP="00A82E68">
      <w:pPr>
        <w:ind w:left="0"/>
      </w:pPr>
    </w:p>
    <w:p w14:paraId="3E91DAF3" w14:textId="77777777" w:rsidR="00CF72DB" w:rsidRDefault="00CF72DB">
      <w:pPr>
        <w:ind w:left="0"/>
      </w:pPr>
      <w:r>
        <w:br w:type="page"/>
      </w:r>
    </w:p>
    <w:p w14:paraId="140BFED7" w14:textId="77777777" w:rsidR="00D62A07" w:rsidRDefault="00D62A07" w:rsidP="00A82E68">
      <w:pPr>
        <w:ind w:left="0"/>
      </w:pPr>
    </w:p>
    <w:p w14:paraId="0BED2E8E" w14:textId="6890EEDE" w:rsidR="003B2B1E" w:rsidRDefault="00D62A07" w:rsidP="00D62A07">
      <w:pPr>
        <w:pStyle w:val="Tittel"/>
      </w:pPr>
      <w:r>
        <w:t xml:space="preserve">Bilag </w:t>
      </w:r>
      <w:r w:rsidR="00F10481">
        <w:t>A</w:t>
      </w:r>
      <w:r>
        <w:t xml:space="preserve"> </w:t>
      </w:r>
      <w:r w:rsidR="00D6369A">
        <w:t>–</w:t>
      </w:r>
      <w:r>
        <w:t xml:space="preserve"> </w:t>
      </w:r>
      <w:r w:rsidR="001C4487">
        <w:t xml:space="preserve">Beskrivelse av </w:t>
      </w:r>
      <w:r w:rsidR="00D73FAB">
        <w:t>utvekslingen</w:t>
      </w:r>
    </w:p>
    <w:p w14:paraId="719A40DC" w14:textId="77777777" w:rsidR="00D6369A" w:rsidRDefault="00D6369A" w:rsidP="00D6369A"/>
    <w:p w14:paraId="21F3A9BC" w14:textId="159FCC6B" w:rsidR="00D6369A" w:rsidRDefault="00F10481" w:rsidP="00F10481">
      <w:pPr>
        <w:pStyle w:val="Overskrift1"/>
        <w:numPr>
          <w:ilvl w:val="0"/>
          <w:numId w:val="0"/>
        </w:numPr>
      </w:pPr>
      <w:r>
        <w:t xml:space="preserve">A-1 </w:t>
      </w:r>
      <w:r w:rsidR="00D5077D">
        <w:t>Formål</w:t>
      </w:r>
    </w:p>
    <w:p w14:paraId="2FAF9805" w14:textId="20229263" w:rsidR="00AB79C9" w:rsidRDefault="00AB79C9" w:rsidP="00A82E68">
      <w:r>
        <w:t>Leverandør</w:t>
      </w:r>
      <w:r w:rsidR="000F4D53">
        <w:t xml:space="preserve">ens </w:t>
      </w:r>
      <w:r w:rsidR="00F45095">
        <w:t xml:space="preserve">formål med </w:t>
      </w:r>
      <w:r w:rsidR="00E162BF">
        <w:t>utvekslingen</w:t>
      </w:r>
      <w:r w:rsidR="00A47C95">
        <w:t xml:space="preserve"> </w:t>
      </w:r>
      <w:r w:rsidR="00E162BF">
        <w:t>av personopplysninger</w:t>
      </w:r>
      <w:r w:rsidR="00F45095">
        <w:t>:</w:t>
      </w:r>
    </w:p>
    <w:p w14:paraId="05B64A82" w14:textId="382C796C" w:rsidR="00F45095" w:rsidRDefault="001F4593" w:rsidP="00F45095">
      <w:pPr>
        <w:pStyle w:val="Listeavsnitt"/>
        <w:numPr>
          <w:ilvl w:val="0"/>
          <w:numId w:val="11"/>
        </w:numPr>
      </w:pPr>
      <w:r>
        <w:t xml:space="preserve">Oppfylle </w:t>
      </w:r>
      <w:r w:rsidR="00945D4F">
        <w:t xml:space="preserve">Oppdragsgivers kontraktsvilkår </w:t>
      </w:r>
      <w:r w:rsidR="00890077">
        <w:t>so</w:t>
      </w:r>
      <w:r w:rsidR="003C7B50">
        <w:t>m har til hensikt å motarbeide arbeidslivskriminalitet og sosial dumping</w:t>
      </w:r>
    </w:p>
    <w:p w14:paraId="3A200A23" w14:textId="2635FE6D" w:rsidR="008F2D84" w:rsidRDefault="008F2D84" w:rsidP="00F45095">
      <w:pPr>
        <w:pStyle w:val="Listeavsnitt"/>
        <w:numPr>
          <w:ilvl w:val="0"/>
          <w:numId w:val="11"/>
        </w:numPr>
      </w:pPr>
      <w:r>
        <w:t>Ivareta sikkerhet, helse og arbeidsmiljø på bygge- eller anleggsplassen</w:t>
      </w:r>
    </w:p>
    <w:p w14:paraId="078F2C73" w14:textId="410834A9" w:rsidR="00A82E68" w:rsidRDefault="0064306E" w:rsidP="00A82E68">
      <w:r>
        <w:t>Oppdragsgivers f</w:t>
      </w:r>
      <w:r w:rsidR="00C971B7">
        <w:t xml:space="preserve">ormål med </w:t>
      </w:r>
      <w:r w:rsidR="00E162BF">
        <w:t>utvekslingen av personopplysninger</w:t>
      </w:r>
      <w:r w:rsidR="00A82E68">
        <w:t>:</w:t>
      </w:r>
    </w:p>
    <w:p w14:paraId="4C91DF05" w14:textId="51CF6992" w:rsidR="00873E3D" w:rsidRDefault="00901A77" w:rsidP="0063028D">
      <w:pPr>
        <w:pStyle w:val="Listeavsnitt"/>
        <w:numPr>
          <w:ilvl w:val="0"/>
          <w:numId w:val="7"/>
        </w:numPr>
      </w:pPr>
      <w:r>
        <w:t>Motarbeide</w:t>
      </w:r>
      <w:r w:rsidR="00067B28" w:rsidRPr="00067B28">
        <w:t xml:space="preserve"> arbeidslivskriminalitet og sosial dumping</w:t>
      </w:r>
    </w:p>
    <w:p w14:paraId="395D5EEE" w14:textId="237226D1" w:rsidR="00067B28" w:rsidRDefault="008F2C07" w:rsidP="00D84BF5">
      <w:pPr>
        <w:pStyle w:val="Listeavsnitt"/>
        <w:numPr>
          <w:ilvl w:val="0"/>
          <w:numId w:val="7"/>
        </w:numPr>
      </w:pPr>
      <w:r>
        <w:t xml:space="preserve">Ivareta sikkerhet, helse og arbeidsmiljø </w:t>
      </w:r>
      <w:r w:rsidR="00956951">
        <w:t>på bygge- eller anleggsplassen</w:t>
      </w:r>
    </w:p>
    <w:p w14:paraId="7C936DE4" w14:textId="77777777" w:rsidR="00D84BF5" w:rsidRPr="00021749" w:rsidRDefault="00D84BF5" w:rsidP="00D84BF5">
      <w:pPr>
        <w:ind w:left="0"/>
      </w:pPr>
    </w:p>
    <w:p w14:paraId="26959815" w14:textId="521972AB" w:rsidR="00873E3D" w:rsidRDefault="00F10481" w:rsidP="00F10481">
      <w:pPr>
        <w:pStyle w:val="Overskrift1"/>
        <w:numPr>
          <w:ilvl w:val="0"/>
          <w:numId w:val="0"/>
        </w:numPr>
      </w:pPr>
      <w:r>
        <w:t>A-</w:t>
      </w:r>
      <w:r w:rsidR="00D84BF5">
        <w:t>2</w:t>
      </w:r>
      <w:r>
        <w:t xml:space="preserve"> </w:t>
      </w:r>
      <w:r w:rsidR="00873E3D">
        <w:t xml:space="preserve">Typer </w:t>
      </w:r>
      <w:r w:rsidR="00ED3695">
        <w:t xml:space="preserve">av </w:t>
      </w:r>
      <w:r w:rsidR="00873E3D">
        <w:t>personopplysninger</w:t>
      </w:r>
    </w:p>
    <w:p w14:paraId="6ED2442C" w14:textId="646D1207" w:rsidR="00F039B1" w:rsidRPr="003D21DE" w:rsidRDefault="00E162BF" w:rsidP="00F039B1">
      <w:pPr>
        <w:spacing w:before="120"/>
        <w:rPr>
          <w:iCs/>
        </w:rPr>
      </w:pPr>
      <w:r>
        <w:t>Utvekslingen</w:t>
      </w:r>
      <w:r w:rsidR="00ED3695">
        <w:t xml:space="preserve"> omfatter f</w:t>
      </w:r>
      <w:r w:rsidR="00F039B1" w:rsidRPr="004E0CFE">
        <w:t xml:space="preserve">ølgende </w:t>
      </w:r>
      <w:r w:rsidR="00F039B1">
        <w:t>typer</w:t>
      </w:r>
      <w:r w:rsidR="00ED3695">
        <w:t xml:space="preserve"> av</w:t>
      </w:r>
      <w:r w:rsidR="0023647C">
        <w:t xml:space="preserve"> ordinære</w:t>
      </w:r>
      <w:r w:rsidR="00F039B1">
        <w:t xml:space="preserve"> </w:t>
      </w:r>
      <w:r w:rsidR="00F039B1" w:rsidRPr="004E0CFE">
        <w:t>personopplysninger</w:t>
      </w:r>
      <w:r w:rsidR="00F039B1" w:rsidRPr="004E0CFE">
        <w:rPr>
          <w:i/>
          <w:color w:val="7F7F7F" w:themeColor="text1" w:themeTint="80"/>
        </w:rPr>
        <w:t>:</w:t>
      </w:r>
    </w:p>
    <w:p w14:paraId="4F563029" w14:textId="5FC09223" w:rsidR="00170B48" w:rsidRDefault="00170B48" w:rsidP="00170B48">
      <w:pPr>
        <w:pStyle w:val="Listeavsnitt"/>
        <w:numPr>
          <w:ilvl w:val="0"/>
          <w:numId w:val="10"/>
        </w:numPr>
      </w:pPr>
      <w:r>
        <w:t>Navn,</w:t>
      </w:r>
      <w:r w:rsidR="00F963FD">
        <w:t xml:space="preserve"> </w:t>
      </w:r>
      <w:r w:rsidR="00980B38">
        <w:t>e-postadresse</w:t>
      </w:r>
      <w:r w:rsidR="00F963FD">
        <w:t>,</w:t>
      </w:r>
      <w:r w:rsidR="000F69C6">
        <w:t xml:space="preserve"> </w:t>
      </w:r>
      <w:r w:rsidR="00702E8F">
        <w:t>telefonnummer,</w:t>
      </w:r>
      <w:r w:rsidR="00AF12AD">
        <w:t xml:space="preserve"> fødselsdato,</w:t>
      </w:r>
      <w:r w:rsidR="00702E8F">
        <w:t xml:space="preserve"> kategori, hovedspråk</w:t>
      </w:r>
      <w:r w:rsidR="00B124E6">
        <w:t>,</w:t>
      </w:r>
      <w:r w:rsidR="00702E8F">
        <w:t xml:space="preserve"> faggruppe,</w:t>
      </w:r>
      <w:r w:rsidR="008E01DD">
        <w:t xml:space="preserve"> </w:t>
      </w:r>
      <w:r w:rsidR="00702E8F">
        <w:t xml:space="preserve">år i faget, </w:t>
      </w:r>
      <w:r w:rsidR="008E01DD">
        <w:t xml:space="preserve">nasjonalitet, </w:t>
      </w:r>
      <w:proofErr w:type="gramStart"/>
      <w:r w:rsidR="000F69C6">
        <w:t>kompetanse</w:t>
      </w:r>
      <w:r w:rsidR="00EB3664">
        <w:t>,</w:t>
      </w:r>
      <w:proofErr w:type="gramEnd"/>
      <w:r w:rsidR="00EB3664">
        <w:t xml:space="preserve"> bostedsadresse</w:t>
      </w:r>
    </w:p>
    <w:p w14:paraId="3D9ADADB" w14:textId="3532FD9B" w:rsidR="00F705B7" w:rsidRDefault="00F705B7" w:rsidP="00F705B7">
      <w:r>
        <w:t>Utvekslingen omfatter føl</w:t>
      </w:r>
      <w:r w:rsidR="001E20DE">
        <w:t xml:space="preserve">gende typer av </w:t>
      </w:r>
      <w:r w:rsidR="003A78E7">
        <w:t xml:space="preserve">personopplysninger med </w:t>
      </w:r>
      <w:r w:rsidR="00466FFF">
        <w:t>særlig behov for beskyttelse</w:t>
      </w:r>
      <w:r w:rsidR="00FF669B">
        <w:t>:</w:t>
      </w:r>
    </w:p>
    <w:p w14:paraId="1A62C815" w14:textId="3FCB2808" w:rsidR="00067B28" w:rsidRDefault="00FF669B" w:rsidP="00A57C31">
      <w:pPr>
        <w:pStyle w:val="Listeavsnitt"/>
        <w:numPr>
          <w:ilvl w:val="0"/>
          <w:numId w:val="10"/>
        </w:numPr>
      </w:pPr>
      <w:r>
        <w:t>Opplysninger om lønn og andre godtgjørelser</w:t>
      </w:r>
    </w:p>
    <w:p w14:paraId="6AF63417" w14:textId="10AB6EB2" w:rsidR="00AF12AD" w:rsidRDefault="00AF12AD" w:rsidP="00A57C31">
      <w:pPr>
        <w:pStyle w:val="Listeavsnitt"/>
        <w:numPr>
          <w:ilvl w:val="0"/>
          <w:numId w:val="10"/>
        </w:numPr>
      </w:pPr>
      <w:r>
        <w:t>Fødselsnummer</w:t>
      </w:r>
    </w:p>
    <w:p w14:paraId="6CCEDAD2" w14:textId="77777777" w:rsidR="00A57C31" w:rsidRDefault="00A57C31" w:rsidP="00A57C31">
      <w:pPr>
        <w:pStyle w:val="Listeavsnitt"/>
        <w:ind w:left="1428"/>
      </w:pPr>
    </w:p>
    <w:p w14:paraId="247534D9" w14:textId="7CB3359C" w:rsidR="00873E3D" w:rsidRDefault="00F10481" w:rsidP="00F10481">
      <w:pPr>
        <w:pStyle w:val="Overskrift1"/>
        <w:numPr>
          <w:ilvl w:val="0"/>
          <w:numId w:val="0"/>
        </w:numPr>
      </w:pPr>
      <w:r>
        <w:t>A-</w:t>
      </w:r>
      <w:r w:rsidR="00D84BF5">
        <w:t>3</w:t>
      </w:r>
      <w:r>
        <w:t xml:space="preserve"> </w:t>
      </w:r>
      <w:r w:rsidR="00873E3D">
        <w:t>Kategorier av registrerte</w:t>
      </w:r>
    </w:p>
    <w:p w14:paraId="43EA91D0" w14:textId="79FBC9BA" w:rsidR="002341FF" w:rsidRDefault="008F7584" w:rsidP="008F7584">
      <w:r>
        <w:t>Behandlingen omfatter følgende kategorier av registrerte:</w:t>
      </w:r>
    </w:p>
    <w:p w14:paraId="70CA42C0" w14:textId="43776E5B" w:rsidR="001E5D7B" w:rsidRDefault="00577CDD" w:rsidP="001E5D7B">
      <w:pPr>
        <w:pStyle w:val="Listeavsnitt"/>
        <w:numPr>
          <w:ilvl w:val="0"/>
          <w:numId w:val="9"/>
        </w:numPr>
      </w:pPr>
      <w:r>
        <w:t>Ansatte hos Leverandør</w:t>
      </w:r>
      <w:r w:rsidR="00422552">
        <w:t xml:space="preserve"> og</w:t>
      </w:r>
      <w:r w:rsidR="00C96D71">
        <w:t xml:space="preserve"> dennes</w:t>
      </w:r>
      <w:r w:rsidR="00422552">
        <w:t xml:space="preserve"> leverandører</w:t>
      </w:r>
      <w:r w:rsidR="00C96D71">
        <w:t xml:space="preserve"> («</w:t>
      </w:r>
      <w:r w:rsidR="00057FC0">
        <w:t>U</w:t>
      </w:r>
      <w:r w:rsidR="00C96D71">
        <w:t>nderleverandører»)</w:t>
      </w:r>
      <w:r w:rsidR="00CF71CA">
        <w:t xml:space="preserve"> </w:t>
      </w:r>
      <w:r w:rsidR="00345717">
        <w:t xml:space="preserve">som utfører arbeid </w:t>
      </w:r>
      <w:r w:rsidR="00057FC0">
        <w:t>tilknyttet</w:t>
      </w:r>
      <w:r w:rsidR="00E709D0">
        <w:t xml:space="preserve"> Oppdragsgivers kontrakt</w:t>
      </w:r>
    </w:p>
    <w:p w14:paraId="1BB59643" w14:textId="77777777" w:rsidR="001E5D7B" w:rsidRDefault="001E5D7B" w:rsidP="001E5D7B">
      <w:pPr>
        <w:pStyle w:val="Listeavsnitt"/>
        <w:ind w:left="1428"/>
      </w:pPr>
    </w:p>
    <w:p w14:paraId="28BDCDED" w14:textId="2177A929" w:rsidR="008F7584" w:rsidRDefault="00F10481" w:rsidP="00F10481">
      <w:pPr>
        <w:pStyle w:val="Overskrift1"/>
        <w:numPr>
          <w:ilvl w:val="0"/>
          <w:numId w:val="0"/>
        </w:numPr>
      </w:pPr>
      <w:r>
        <w:t>A-</w:t>
      </w:r>
      <w:r w:rsidR="00D84BF5">
        <w:t>4</w:t>
      </w:r>
      <w:r>
        <w:t xml:space="preserve"> </w:t>
      </w:r>
      <w:r w:rsidR="00822DBC">
        <w:t>T</w:t>
      </w:r>
      <w:r w:rsidR="002B6FF0">
        <w:t>ilbakelevering</w:t>
      </w:r>
      <w:r w:rsidR="004B1C8F">
        <w:t xml:space="preserve"> (jf. Avtalen punkt 10)</w:t>
      </w:r>
    </w:p>
    <w:p w14:paraId="61BAA53F" w14:textId="2ED3BC7C" w:rsidR="0024684F" w:rsidRPr="001C11F0" w:rsidRDefault="0024684F" w:rsidP="009B21EB">
      <w:pPr>
        <w:pStyle w:val="Overskrift1"/>
        <w:numPr>
          <w:ilvl w:val="0"/>
          <w:numId w:val="0"/>
        </w:numPr>
      </w:pPr>
    </w:p>
    <w:p w14:paraId="44C9B8B1" w14:textId="77777777" w:rsidR="00E1792F" w:rsidRPr="00E1792F" w:rsidRDefault="00E1792F" w:rsidP="00E1792F"/>
    <w:p w14:paraId="4A12B108" w14:textId="4A1E649C" w:rsidR="004916AA" w:rsidRDefault="004916AA">
      <w:pPr>
        <w:ind w:left="0"/>
      </w:pPr>
      <w:r>
        <w:br w:type="page"/>
      </w:r>
    </w:p>
    <w:p w14:paraId="0B06934F" w14:textId="2094C976" w:rsidR="004916AA" w:rsidRDefault="004916AA" w:rsidP="004916AA">
      <w:pPr>
        <w:pStyle w:val="Tittel"/>
      </w:pPr>
      <w:r>
        <w:lastRenderedPageBreak/>
        <w:t xml:space="preserve">Bilag </w:t>
      </w:r>
      <w:r w:rsidR="00F10481">
        <w:t>B</w:t>
      </w:r>
      <w:r>
        <w:t xml:space="preserve"> – Kontaktinformasjon</w:t>
      </w:r>
    </w:p>
    <w:p w14:paraId="16AB4A63" w14:textId="77777777" w:rsidR="004916AA" w:rsidRPr="004916AA" w:rsidRDefault="004916AA" w:rsidP="004916AA"/>
    <w:p w14:paraId="3213CAF6" w14:textId="28B1E462" w:rsidR="002341FF" w:rsidRDefault="00F10481" w:rsidP="00F10481">
      <w:pPr>
        <w:pStyle w:val="Overskrift1"/>
        <w:numPr>
          <w:ilvl w:val="0"/>
          <w:numId w:val="0"/>
        </w:numPr>
      </w:pPr>
      <w:r>
        <w:t xml:space="preserve">B-1 </w:t>
      </w:r>
      <w:r w:rsidR="002341FF">
        <w:t>Kontakt</w:t>
      </w:r>
      <w:r w:rsidR="008E5C32">
        <w:t>punkter</w:t>
      </w:r>
    </w:p>
    <w:p w14:paraId="270D53C6" w14:textId="77777777" w:rsidR="0018088C" w:rsidRPr="0018088C" w:rsidRDefault="0018088C" w:rsidP="0018088C"/>
    <w:tbl>
      <w:tblPr>
        <w:tblStyle w:val="Tabellrutenett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3969"/>
        <w:gridCol w:w="5093"/>
      </w:tblGrid>
      <w:tr w:rsidR="00605D75" w:rsidRPr="00F47114" w14:paraId="06602A66" w14:textId="77777777" w:rsidTr="00605D75">
        <w:trPr>
          <w:trHeight w:val="397"/>
          <w:jc w:val="center"/>
        </w:trPr>
        <w:tc>
          <w:tcPr>
            <w:tcW w:w="3969" w:type="dxa"/>
          </w:tcPr>
          <w:p w14:paraId="75A778E4" w14:textId="6A284374" w:rsidR="00605D75" w:rsidRPr="00F47114" w:rsidRDefault="00605D75" w:rsidP="00605D75">
            <w:pPr>
              <w:ind w:left="0"/>
              <w:rPr>
                <w:b/>
              </w:rPr>
            </w:pPr>
            <w:r w:rsidRPr="00F47114">
              <w:rPr>
                <w:b/>
              </w:rPr>
              <w:t xml:space="preserve">Hos </w:t>
            </w:r>
            <w:r w:rsidR="00510AC0" w:rsidRPr="00F47114">
              <w:rPr>
                <w:b/>
              </w:rPr>
              <w:t>Oppdragsgiver</w:t>
            </w:r>
            <w:r w:rsidR="00522204" w:rsidRPr="00F47114">
              <w:rPr>
                <w:b/>
              </w:rPr>
              <w:t>:</w:t>
            </w:r>
          </w:p>
        </w:tc>
        <w:tc>
          <w:tcPr>
            <w:tcW w:w="5093" w:type="dxa"/>
          </w:tcPr>
          <w:p w14:paraId="34D5BA7D" w14:textId="65F8078D" w:rsidR="00605D75" w:rsidRPr="00F47114" w:rsidRDefault="00605D75" w:rsidP="00605D75">
            <w:pPr>
              <w:ind w:left="0"/>
              <w:rPr>
                <w:b/>
              </w:rPr>
            </w:pPr>
            <w:r w:rsidRPr="00F47114">
              <w:rPr>
                <w:b/>
              </w:rPr>
              <w:t xml:space="preserve">Hos </w:t>
            </w:r>
            <w:r w:rsidR="00510AC0" w:rsidRPr="00F47114">
              <w:rPr>
                <w:b/>
              </w:rPr>
              <w:t>Leverandør</w:t>
            </w:r>
            <w:r w:rsidR="00522204" w:rsidRPr="00F47114">
              <w:rPr>
                <w:b/>
              </w:rPr>
              <w:t>:</w:t>
            </w:r>
          </w:p>
        </w:tc>
      </w:tr>
      <w:tr w:rsidR="00605D75" w:rsidRPr="00F47114" w14:paraId="78FD285D" w14:textId="77777777" w:rsidTr="00605D75">
        <w:trPr>
          <w:trHeight w:val="397"/>
          <w:jc w:val="center"/>
        </w:trPr>
        <w:tc>
          <w:tcPr>
            <w:tcW w:w="3969" w:type="dxa"/>
          </w:tcPr>
          <w:p w14:paraId="32474E7E" w14:textId="77777777" w:rsidR="00605D75" w:rsidRPr="00F47114" w:rsidRDefault="00605D75" w:rsidP="00605D75">
            <w:pPr>
              <w:ind w:left="0"/>
              <w:rPr>
                <w:u w:val="single"/>
              </w:rPr>
            </w:pPr>
            <w:r w:rsidRPr="00F47114">
              <w:rPr>
                <w:u w:val="single"/>
              </w:rPr>
              <w:t>Sikkerhetsbrudd:</w:t>
            </w:r>
          </w:p>
        </w:tc>
        <w:tc>
          <w:tcPr>
            <w:tcW w:w="5093" w:type="dxa"/>
          </w:tcPr>
          <w:p w14:paraId="749AFD87" w14:textId="77777777" w:rsidR="00605D75" w:rsidRPr="00F47114" w:rsidRDefault="00605D75" w:rsidP="00605D75">
            <w:pPr>
              <w:ind w:left="0"/>
              <w:rPr>
                <w:u w:val="single"/>
              </w:rPr>
            </w:pPr>
            <w:r w:rsidRPr="00F47114">
              <w:rPr>
                <w:u w:val="single"/>
              </w:rPr>
              <w:t>Sikkerhetsbrudd:</w:t>
            </w:r>
          </w:p>
        </w:tc>
      </w:tr>
      <w:tr w:rsidR="00605D75" w:rsidRPr="00F47114" w14:paraId="5D5217A2" w14:textId="77777777" w:rsidTr="00CA468D">
        <w:trPr>
          <w:trHeight w:val="397"/>
          <w:jc w:val="center"/>
        </w:trPr>
        <w:tc>
          <w:tcPr>
            <w:tcW w:w="3969" w:type="dxa"/>
            <w:tcBorders>
              <w:bottom w:val="nil"/>
            </w:tcBorders>
          </w:tcPr>
          <w:p w14:paraId="23026F99" w14:textId="77777777" w:rsidR="00605D75" w:rsidRPr="00F47114" w:rsidRDefault="00605D75" w:rsidP="00605D75">
            <w:pPr>
              <w:ind w:left="0"/>
            </w:pPr>
            <w:r w:rsidRPr="00F47114">
              <w:t>Telefon: [</w:t>
            </w:r>
            <w:r w:rsidRPr="00F47114">
              <w:rPr>
                <w:highlight w:val="yellow"/>
              </w:rPr>
              <w:t>Fyll ut</w:t>
            </w:r>
            <w:r w:rsidRPr="00F47114">
              <w:t>]</w:t>
            </w:r>
          </w:p>
        </w:tc>
        <w:tc>
          <w:tcPr>
            <w:tcW w:w="5093" w:type="dxa"/>
            <w:tcBorders>
              <w:bottom w:val="nil"/>
            </w:tcBorders>
          </w:tcPr>
          <w:p w14:paraId="2F800525" w14:textId="77777777" w:rsidR="00605D75" w:rsidRPr="00F47114" w:rsidRDefault="00605D75" w:rsidP="00605D75">
            <w:pPr>
              <w:ind w:left="0"/>
            </w:pPr>
            <w:r w:rsidRPr="00F47114">
              <w:t>Telefon: [</w:t>
            </w:r>
            <w:r w:rsidRPr="00F47114">
              <w:rPr>
                <w:highlight w:val="yellow"/>
              </w:rPr>
              <w:t>Fyll ut</w:t>
            </w:r>
            <w:r w:rsidRPr="00F47114">
              <w:t>]</w:t>
            </w:r>
          </w:p>
        </w:tc>
      </w:tr>
      <w:tr w:rsidR="00605D75" w:rsidRPr="00F47114" w14:paraId="23E430EE" w14:textId="77777777" w:rsidTr="00CA468D">
        <w:trPr>
          <w:trHeight w:val="397"/>
          <w:jc w:val="center"/>
        </w:trPr>
        <w:tc>
          <w:tcPr>
            <w:tcW w:w="3969" w:type="dxa"/>
            <w:tcBorders>
              <w:bottom w:val="single" w:sz="4" w:space="0" w:color="auto"/>
            </w:tcBorders>
          </w:tcPr>
          <w:p w14:paraId="31618EB9" w14:textId="4F9A3035" w:rsidR="00605D75" w:rsidRPr="00F47114" w:rsidRDefault="00605D75" w:rsidP="00605D75">
            <w:pPr>
              <w:ind w:left="0"/>
            </w:pPr>
            <w:r w:rsidRPr="00F47114">
              <w:t>E-post</w:t>
            </w:r>
            <w:r w:rsidR="00522204" w:rsidRPr="00F47114">
              <w:t>:</w:t>
            </w:r>
            <w:r w:rsidRPr="00F47114">
              <w:t xml:space="preserve"> [</w:t>
            </w:r>
            <w:r w:rsidRPr="00F47114">
              <w:rPr>
                <w:highlight w:val="yellow"/>
              </w:rPr>
              <w:t>Fyll ut</w:t>
            </w:r>
            <w:r w:rsidRPr="00F47114">
              <w:t>]</w:t>
            </w:r>
          </w:p>
          <w:p w14:paraId="06AD2621" w14:textId="77777777" w:rsidR="00605D75" w:rsidRPr="00F47114" w:rsidRDefault="00605D75" w:rsidP="002E6167"/>
          <w:p w14:paraId="3B9C6813" w14:textId="77777777" w:rsidR="00605D75" w:rsidRPr="00F47114" w:rsidRDefault="00605D75" w:rsidP="002E6167"/>
        </w:tc>
        <w:tc>
          <w:tcPr>
            <w:tcW w:w="5093" w:type="dxa"/>
            <w:tcBorders>
              <w:bottom w:val="single" w:sz="4" w:space="0" w:color="auto"/>
            </w:tcBorders>
          </w:tcPr>
          <w:p w14:paraId="7A51818E" w14:textId="69383027" w:rsidR="00605D75" w:rsidRPr="00F47114" w:rsidRDefault="00605D75" w:rsidP="00605D75">
            <w:pPr>
              <w:ind w:left="0"/>
            </w:pPr>
            <w:r w:rsidRPr="00F47114">
              <w:t>E-post</w:t>
            </w:r>
            <w:r w:rsidR="00522204" w:rsidRPr="00F47114">
              <w:t>:</w:t>
            </w:r>
            <w:r w:rsidRPr="00F47114">
              <w:t xml:space="preserve"> [</w:t>
            </w:r>
            <w:r w:rsidRPr="00F47114">
              <w:rPr>
                <w:highlight w:val="yellow"/>
              </w:rPr>
              <w:t>Fyll ut</w:t>
            </w:r>
            <w:r w:rsidRPr="00F47114">
              <w:t>]</w:t>
            </w:r>
          </w:p>
        </w:tc>
      </w:tr>
      <w:tr w:rsidR="00605D75" w:rsidRPr="00F47114" w14:paraId="156EEE4A" w14:textId="77777777" w:rsidTr="00CA468D">
        <w:trPr>
          <w:trHeight w:val="397"/>
          <w:jc w:val="center"/>
        </w:trPr>
        <w:tc>
          <w:tcPr>
            <w:tcW w:w="3969" w:type="dxa"/>
            <w:tcBorders>
              <w:top w:val="single" w:sz="4" w:space="0" w:color="auto"/>
            </w:tcBorders>
          </w:tcPr>
          <w:p w14:paraId="0435D62F" w14:textId="77777777" w:rsidR="00605D75" w:rsidRPr="00F47114" w:rsidRDefault="00605D75" w:rsidP="00605D75">
            <w:pPr>
              <w:ind w:left="0"/>
              <w:rPr>
                <w:u w:val="single"/>
              </w:rPr>
            </w:pPr>
            <w:r w:rsidRPr="00F47114">
              <w:rPr>
                <w:u w:val="single"/>
              </w:rPr>
              <w:t>Andre henvendelser:</w:t>
            </w:r>
          </w:p>
        </w:tc>
        <w:tc>
          <w:tcPr>
            <w:tcW w:w="5093" w:type="dxa"/>
            <w:tcBorders>
              <w:top w:val="single" w:sz="4" w:space="0" w:color="auto"/>
            </w:tcBorders>
          </w:tcPr>
          <w:p w14:paraId="206673A3" w14:textId="77777777" w:rsidR="00605D75" w:rsidRPr="00F47114" w:rsidRDefault="00605D75" w:rsidP="00605D75">
            <w:pPr>
              <w:ind w:left="0"/>
              <w:rPr>
                <w:u w:val="single"/>
              </w:rPr>
            </w:pPr>
            <w:r w:rsidRPr="00F47114">
              <w:rPr>
                <w:u w:val="single"/>
              </w:rPr>
              <w:t>Andre henvendelser:</w:t>
            </w:r>
          </w:p>
        </w:tc>
      </w:tr>
      <w:tr w:rsidR="00605D75" w:rsidRPr="00F47114" w14:paraId="4B789BE6" w14:textId="77777777" w:rsidTr="00605D75">
        <w:trPr>
          <w:trHeight w:val="397"/>
          <w:jc w:val="center"/>
        </w:trPr>
        <w:tc>
          <w:tcPr>
            <w:tcW w:w="3969" w:type="dxa"/>
          </w:tcPr>
          <w:p w14:paraId="5BB83797" w14:textId="77777777" w:rsidR="00605D75" w:rsidRPr="00F47114" w:rsidRDefault="00605D75" w:rsidP="00605D75">
            <w:pPr>
              <w:ind w:left="0"/>
            </w:pPr>
            <w:r w:rsidRPr="00F47114">
              <w:t>Navn: [</w:t>
            </w:r>
            <w:r w:rsidRPr="00F47114">
              <w:rPr>
                <w:highlight w:val="yellow"/>
              </w:rPr>
              <w:t>Fyll ut</w:t>
            </w:r>
            <w:r w:rsidRPr="00F47114">
              <w:t>]</w:t>
            </w:r>
          </w:p>
        </w:tc>
        <w:tc>
          <w:tcPr>
            <w:tcW w:w="5093" w:type="dxa"/>
          </w:tcPr>
          <w:p w14:paraId="45398A3A" w14:textId="77777777" w:rsidR="00605D75" w:rsidRPr="00F47114" w:rsidRDefault="00605D75" w:rsidP="00605D75">
            <w:pPr>
              <w:ind w:left="0"/>
            </w:pPr>
            <w:r w:rsidRPr="00F47114">
              <w:t>Navn: [</w:t>
            </w:r>
            <w:r w:rsidRPr="00F47114">
              <w:rPr>
                <w:highlight w:val="yellow"/>
              </w:rPr>
              <w:t>Fyll ut</w:t>
            </w:r>
            <w:r w:rsidRPr="00F47114">
              <w:t>]</w:t>
            </w:r>
          </w:p>
        </w:tc>
      </w:tr>
      <w:tr w:rsidR="00605D75" w:rsidRPr="00F47114" w14:paraId="19FE8647" w14:textId="77777777" w:rsidTr="00605D75">
        <w:trPr>
          <w:trHeight w:val="397"/>
          <w:jc w:val="center"/>
        </w:trPr>
        <w:tc>
          <w:tcPr>
            <w:tcW w:w="3969" w:type="dxa"/>
          </w:tcPr>
          <w:p w14:paraId="6D01B5AC" w14:textId="77777777" w:rsidR="00605D75" w:rsidRPr="00F47114" w:rsidRDefault="00605D75" w:rsidP="00605D75">
            <w:pPr>
              <w:ind w:left="0"/>
            </w:pPr>
            <w:r w:rsidRPr="00F47114">
              <w:t>Stilling: [</w:t>
            </w:r>
            <w:r w:rsidRPr="00F47114">
              <w:rPr>
                <w:highlight w:val="yellow"/>
              </w:rPr>
              <w:t>Fyll ut</w:t>
            </w:r>
            <w:r w:rsidRPr="00F47114">
              <w:t>]</w:t>
            </w:r>
          </w:p>
        </w:tc>
        <w:tc>
          <w:tcPr>
            <w:tcW w:w="5093" w:type="dxa"/>
          </w:tcPr>
          <w:p w14:paraId="75A36FA2" w14:textId="77777777" w:rsidR="00605D75" w:rsidRPr="00F47114" w:rsidRDefault="00605D75" w:rsidP="00605D75">
            <w:pPr>
              <w:ind w:left="0"/>
            </w:pPr>
            <w:r w:rsidRPr="00F47114">
              <w:t>Stilling: [</w:t>
            </w:r>
            <w:r w:rsidRPr="00F47114">
              <w:rPr>
                <w:highlight w:val="yellow"/>
              </w:rPr>
              <w:t>Fyll ut</w:t>
            </w:r>
            <w:r w:rsidRPr="00F47114">
              <w:t>]</w:t>
            </w:r>
          </w:p>
        </w:tc>
      </w:tr>
      <w:tr w:rsidR="00605D75" w:rsidRPr="00F47114" w14:paraId="699EE23B" w14:textId="77777777" w:rsidTr="00605D75">
        <w:trPr>
          <w:trHeight w:val="397"/>
          <w:jc w:val="center"/>
        </w:trPr>
        <w:tc>
          <w:tcPr>
            <w:tcW w:w="3969" w:type="dxa"/>
          </w:tcPr>
          <w:p w14:paraId="5471FEF9" w14:textId="77777777" w:rsidR="00605D75" w:rsidRPr="00F47114" w:rsidRDefault="00605D75" w:rsidP="00605D75">
            <w:pPr>
              <w:ind w:left="0"/>
            </w:pPr>
            <w:r w:rsidRPr="00F47114">
              <w:t>Telefon: [</w:t>
            </w:r>
            <w:r w:rsidRPr="00F47114">
              <w:rPr>
                <w:highlight w:val="yellow"/>
              </w:rPr>
              <w:t>Fyll ut</w:t>
            </w:r>
            <w:r w:rsidRPr="00F47114">
              <w:t>]</w:t>
            </w:r>
          </w:p>
        </w:tc>
        <w:tc>
          <w:tcPr>
            <w:tcW w:w="5093" w:type="dxa"/>
          </w:tcPr>
          <w:p w14:paraId="344F849A" w14:textId="77777777" w:rsidR="00605D75" w:rsidRPr="00F47114" w:rsidRDefault="00605D75" w:rsidP="00605D75">
            <w:pPr>
              <w:ind w:left="0"/>
            </w:pPr>
            <w:r w:rsidRPr="00F47114">
              <w:t>Telefon: [</w:t>
            </w:r>
            <w:r w:rsidRPr="00F47114">
              <w:rPr>
                <w:highlight w:val="yellow"/>
              </w:rPr>
              <w:t>Fyll ut</w:t>
            </w:r>
            <w:r w:rsidRPr="00F47114">
              <w:t>]</w:t>
            </w:r>
          </w:p>
        </w:tc>
      </w:tr>
      <w:tr w:rsidR="00605D75" w:rsidRPr="00F47114" w14:paraId="1F218DBF" w14:textId="77777777" w:rsidTr="00605D75">
        <w:trPr>
          <w:trHeight w:val="397"/>
          <w:jc w:val="center"/>
        </w:trPr>
        <w:tc>
          <w:tcPr>
            <w:tcW w:w="3969" w:type="dxa"/>
          </w:tcPr>
          <w:p w14:paraId="0F59ECEB" w14:textId="77777777" w:rsidR="00605D75" w:rsidRPr="00F47114" w:rsidRDefault="00605D75" w:rsidP="00605D75">
            <w:pPr>
              <w:ind w:left="0"/>
            </w:pPr>
            <w:r w:rsidRPr="00F47114">
              <w:t>E-post: [</w:t>
            </w:r>
            <w:r w:rsidRPr="00F47114">
              <w:rPr>
                <w:highlight w:val="yellow"/>
              </w:rPr>
              <w:t>Fyll ut</w:t>
            </w:r>
            <w:r w:rsidRPr="00F47114">
              <w:t>]</w:t>
            </w:r>
          </w:p>
        </w:tc>
        <w:tc>
          <w:tcPr>
            <w:tcW w:w="5093" w:type="dxa"/>
          </w:tcPr>
          <w:p w14:paraId="07E2B40A" w14:textId="77777777" w:rsidR="00605D75" w:rsidRPr="00F47114" w:rsidRDefault="00605D75" w:rsidP="00605D75">
            <w:pPr>
              <w:ind w:left="0"/>
            </w:pPr>
            <w:r w:rsidRPr="00F47114">
              <w:t>E-post: [</w:t>
            </w:r>
            <w:r w:rsidRPr="00F47114">
              <w:rPr>
                <w:highlight w:val="yellow"/>
              </w:rPr>
              <w:t>Fyll ut</w:t>
            </w:r>
            <w:r w:rsidRPr="00F47114">
              <w:t>]</w:t>
            </w:r>
          </w:p>
        </w:tc>
      </w:tr>
    </w:tbl>
    <w:p w14:paraId="583CC807" w14:textId="77777777" w:rsidR="002341FF" w:rsidRPr="002341FF" w:rsidRDefault="002341FF" w:rsidP="002341FF"/>
    <w:sectPr w:rsidR="002341FF" w:rsidRPr="002341FF" w:rsidSect="00466574">
      <w:headerReference w:type="first" r:id="rId12"/>
      <w:footerReference w:type="first" r:id="rId13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1D2BCF" w14:textId="77777777" w:rsidR="003806C8" w:rsidRDefault="003806C8" w:rsidP="005D093C">
      <w:pPr>
        <w:spacing w:after="0" w:line="240" w:lineRule="auto"/>
      </w:pPr>
      <w:r>
        <w:separator/>
      </w:r>
    </w:p>
  </w:endnote>
  <w:endnote w:type="continuationSeparator" w:id="0">
    <w:p w14:paraId="5E2029ED" w14:textId="77777777" w:rsidR="003806C8" w:rsidRDefault="003806C8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D638CD3B-190A-42DE-AD5D-0C54FF135AE5}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2" w:fontKey="{136B005D-4575-462B-9661-7B1D4DBE0B8B}"/>
    <w:embedBold r:id="rId3" w:fontKey="{AD6A6E49-962F-43A2-9D0E-EAA828962665}"/>
    <w:embedItalic r:id="rId4" w:fontKey="{6CE35DA6-0A10-4347-80A0-56BAD56B732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0F5CC277-66E0-4415-B45F-C591564E521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294190" w14:textId="77777777" w:rsidR="00D44A50" w:rsidRDefault="00D44A50" w:rsidP="00C3116A">
    <w:pPr>
      <w:pStyle w:val="Bunntekst"/>
    </w:pPr>
  </w:p>
  <w:p w14:paraId="17C50995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50F25C" w14:textId="77777777" w:rsidR="003806C8" w:rsidRDefault="003806C8" w:rsidP="005D093C">
      <w:pPr>
        <w:spacing w:after="0" w:line="240" w:lineRule="auto"/>
      </w:pPr>
      <w:r>
        <w:separator/>
      </w:r>
    </w:p>
  </w:footnote>
  <w:footnote w:type="continuationSeparator" w:id="0">
    <w:p w14:paraId="3664870C" w14:textId="77777777" w:rsidR="003806C8" w:rsidRDefault="003806C8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97B313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7D9F571A" wp14:editId="64DD6FCA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407B88"/>
    <w:multiLevelType w:val="hybridMultilevel"/>
    <w:tmpl w:val="86308178"/>
    <w:lvl w:ilvl="0" w:tplc="0414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150520EC"/>
    <w:multiLevelType w:val="hybridMultilevel"/>
    <w:tmpl w:val="5538C9A2"/>
    <w:lvl w:ilvl="0" w:tplc="0414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6895C92"/>
    <w:multiLevelType w:val="hybridMultilevel"/>
    <w:tmpl w:val="06A68214"/>
    <w:lvl w:ilvl="0" w:tplc="0414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A0C232E"/>
    <w:multiLevelType w:val="multilevel"/>
    <w:tmpl w:val="04140025"/>
    <w:lvl w:ilvl="0">
      <w:start w:val="1"/>
      <w:numFmt w:val="decimal"/>
      <w:pStyle w:val="Overskrift1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576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F572C6F"/>
    <w:multiLevelType w:val="hybridMultilevel"/>
    <w:tmpl w:val="9ECA2E4C"/>
    <w:lvl w:ilvl="0" w:tplc="0414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6FFD058E"/>
    <w:multiLevelType w:val="hybridMultilevel"/>
    <w:tmpl w:val="6B3A1D74"/>
    <w:lvl w:ilvl="0" w:tplc="0414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713021BE"/>
    <w:multiLevelType w:val="hybridMultilevel"/>
    <w:tmpl w:val="E3EEC7A6"/>
    <w:lvl w:ilvl="0" w:tplc="DC3A4386">
      <w:start w:val="1"/>
      <w:numFmt w:val="bullet"/>
      <w:lvlText w:val="-"/>
      <w:lvlJc w:val="left"/>
      <w:pPr>
        <w:ind w:left="720" w:hanging="360"/>
      </w:pPr>
      <w:rPr>
        <w:rFonts w:ascii="Calibri Light" w:eastAsiaTheme="minorHAnsi" w:hAnsi="Calibri Light" w:cs="Calibri Light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A4E5D26"/>
    <w:multiLevelType w:val="hybridMultilevel"/>
    <w:tmpl w:val="6D945A7A"/>
    <w:lvl w:ilvl="0" w:tplc="0414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7B460C32"/>
    <w:multiLevelType w:val="hybridMultilevel"/>
    <w:tmpl w:val="610EE22A"/>
    <w:lvl w:ilvl="0" w:tplc="02B2E664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color w:val="000000" w:themeColor="text1"/>
      </w:rPr>
    </w:lvl>
    <w:lvl w:ilvl="1" w:tplc="0414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 w16cid:durableId="1863548894">
    <w:abstractNumId w:val="2"/>
  </w:num>
  <w:num w:numId="2" w16cid:durableId="1351762224">
    <w:abstractNumId w:val="7"/>
  </w:num>
  <w:num w:numId="3" w16cid:durableId="1226452796">
    <w:abstractNumId w:val="4"/>
  </w:num>
  <w:num w:numId="4" w16cid:durableId="47533769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746755540">
    <w:abstractNumId w:val="0"/>
  </w:num>
  <w:num w:numId="6" w16cid:durableId="72772339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204680044">
    <w:abstractNumId w:val="9"/>
  </w:num>
  <w:num w:numId="8" w16cid:durableId="1499267124">
    <w:abstractNumId w:val="6"/>
  </w:num>
  <w:num w:numId="9" w16cid:durableId="1457066454">
    <w:abstractNumId w:val="8"/>
  </w:num>
  <w:num w:numId="10" w16cid:durableId="139156667">
    <w:abstractNumId w:val="3"/>
  </w:num>
  <w:num w:numId="11" w16cid:durableId="1215696083">
    <w:abstractNumId w:val="5"/>
  </w:num>
  <w:num w:numId="12" w16cid:durableId="5863803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132B4B"/>
    <w:rsid w:val="0000647C"/>
    <w:rsid w:val="00006B94"/>
    <w:rsid w:val="000119BE"/>
    <w:rsid w:val="0001555A"/>
    <w:rsid w:val="00021749"/>
    <w:rsid w:val="0004239B"/>
    <w:rsid w:val="00057FC0"/>
    <w:rsid w:val="00067B28"/>
    <w:rsid w:val="0007444E"/>
    <w:rsid w:val="00082571"/>
    <w:rsid w:val="00083C04"/>
    <w:rsid w:val="00084D13"/>
    <w:rsid w:val="000851F2"/>
    <w:rsid w:val="00095EC1"/>
    <w:rsid w:val="000A15B8"/>
    <w:rsid w:val="000C7C5B"/>
    <w:rsid w:val="000D5EA2"/>
    <w:rsid w:val="000D7CB4"/>
    <w:rsid w:val="000E2FD0"/>
    <w:rsid w:val="000F4D53"/>
    <w:rsid w:val="000F69C6"/>
    <w:rsid w:val="001178F5"/>
    <w:rsid w:val="00132B4B"/>
    <w:rsid w:val="00133CC3"/>
    <w:rsid w:val="0014267F"/>
    <w:rsid w:val="00152D66"/>
    <w:rsid w:val="00153337"/>
    <w:rsid w:val="00154C39"/>
    <w:rsid w:val="00161325"/>
    <w:rsid w:val="00161EDE"/>
    <w:rsid w:val="00162E81"/>
    <w:rsid w:val="00166CC7"/>
    <w:rsid w:val="00170B48"/>
    <w:rsid w:val="0018088C"/>
    <w:rsid w:val="00182C2A"/>
    <w:rsid w:val="00186573"/>
    <w:rsid w:val="00196520"/>
    <w:rsid w:val="001A4CF9"/>
    <w:rsid w:val="001B0FEA"/>
    <w:rsid w:val="001B5A98"/>
    <w:rsid w:val="001C11F0"/>
    <w:rsid w:val="001C4487"/>
    <w:rsid w:val="001D6E5D"/>
    <w:rsid w:val="001E0B60"/>
    <w:rsid w:val="001E20DE"/>
    <w:rsid w:val="001E5D7B"/>
    <w:rsid w:val="001E65ED"/>
    <w:rsid w:val="001E7F1C"/>
    <w:rsid w:val="001F112F"/>
    <w:rsid w:val="001F18CF"/>
    <w:rsid w:val="001F4593"/>
    <w:rsid w:val="001F6E77"/>
    <w:rsid w:val="002167BA"/>
    <w:rsid w:val="002341FF"/>
    <w:rsid w:val="0023647C"/>
    <w:rsid w:val="0024684F"/>
    <w:rsid w:val="00247C22"/>
    <w:rsid w:val="0025699D"/>
    <w:rsid w:val="00287793"/>
    <w:rsid w:val="002A6AD5"/>
    <w:rsid w:val="002A7F40"/>
    <w:rsid w:val="002B01DE"/>
    <w:rsid w:val="002B45EF"/>
    <w:rsid w:val="002B4DDE"/>
    <w:rsid w:val="002B664F"/>
    <w:rsid w:val="002B6FF0"/>
    <w:rsid w:val="002C3F2A"/>
    <w:rsid w:val="002C5C59"/>
    <w:rsid w:val="002C66C7"/>
    <w:rsid w:val="002D5A6F"/>
    <w:rsid w:val="002E24A1"/>
    <w:rsid w:val="002E3185"/>
    <w:rsid w:val="002E37A8"/>
    <w:rsid w:val="002E4CE5"/>
    <w:rsid w:val="002F434A"/>
    <w:rsid w:val="003022D5"/>
    <w:rsid w:val="00313D97"/>
    <w:rsid w:val="00322F65"/>
    <w:rsid w:val="00322FD0"/>
    <w:rsid w:val="00323BAA"/>
    <w:rsid w:val="00325D57"/>
    <w:rsid w:val="00340E59"/>
    <w:rsid w:val="00345717"/>
    <w:rsid w:val="0035018A"/>
    <w:rsid w:val="0035575B"/>
    <w:rsid w:val="0036522E"/>
    <w:rsid w:val="00366373"/>
    <w:rsid w:val="00370E7C"/>
    <w:rsid w:val="003806C8"/>
    <w:rsid w:val="00386CA7"/>
    <w:rsid w:val="00391C69"/>
    <w:rsid w:val="00392C47"/>
    <w:rsid w:val="0039672F"/>
    <w:rsid w:val="00397E99"/>
    <w:rsid w:val="003A4B1A"/>
    <w:rsid w:val="003A549F"/>
    <w:rsid w:val="003A550A"/>
    <w:rsid w:val="003A78E7"/>
    <w:rsid w:val="003B1582"/>
    <w:rsid w:val="003B2B1E"/>
    <w:rsid w:val="003C0577"/>
    <w:rsid w:val="003C7B50"/>
    <w:rsid w:val="003D091F"/>
    <w:rsid w:val="003D21DE"/>
    <w:rsid w:val="003E3ABB"/>
    <w:rsid w:val="003E5B06"/>
    <w:rsid w:val="003F6EB0"/>
    <w:rsid w:val="00400C4F"/>
    <w:rsid w:val="0040564D"/>
    <w:rsid w:val="004100B2"/>
    <w:rsid w:val="004116AE"/>
    <w:rsid w:val="00422552"/>
    <w:rsid w:val="004235EA"/>
    <w:rsid w:val="00442E77"/>
    <w:rsid w:val="00445E5F"/>
    <w:rsid w:val="00445F37"/>
    <w:rsid w:val="004463AF"/>
    <w:rsid w:val="00466574"/>
    <w:rsid w:val="00466FFF"/>
    <w:rsid w:val="00471AF7"/>
    <w:rsid w:val="004836DC"/>
    <w:rsid w:val="00483FE0"/>
    <w:rsid w:val="004873D8"/>
    <w:rsid w:val="004916AA"/>
    <w:rsid w:val="004A139D"/>
    <w:rsid w:val="004A13DD"/>
    <w:rsid w:val="004B1C8F"/>
    <w:rsid w:val="004B6945"/>
    <w:rsid w:val="004E3073"/>
    <w:rsid w:val="004E53D4"/>
    <w:rsid w:val="004F31CF"/>
    <w:rsid w:val="004F3DFC"/>
    <w:rsid w:val="004F7205"/>
    <w:rsid w:val="0050013B"/>
    <w:rsid w:val="00500A8C"/>
    <w:rsid w:val="00510AC0"/>
    <w:rsid w:val="00522204"/>
    <w:rsid w:val="005240F5"/>
    <w:rsid w:val="00531D68"/>
    <w:rsid w:val="005431BB"/>
    <w:rsid w:val="005444F4"/>
    <w:rsid w:val="005514B6"/>
    <w:rsid w:val="0055183B"/>
    <w:rsid w:val="00554B93"/>
    <w:rsid w:val="0055670D"/>
    <w:rsid w:val="00560D31"/>
    <w:rsid w:val="0056328B"/>
    <w:rsid w:val="00564639"/>
    <w:rsid w:val="00567104"/>
    <w:rsid w:val="0057006B"/>
    <w:rsid w:val="00577CDD"/>
    <w:rsid w:val="005812E4"/>
    <w:rsid w:val="00582284"/>
    <w:rsid w:val="0058288E"/>
    <w:rsid w:val="00583538"/>
    <w:rsid w:val="00595FDC"/>
    <w:rsid w:val="005A0A54"/>
    <w:rsid w:val="005A2288"/>
    <w:rsid w:val="005A4215"/>
    <w:rsid w:val="005A67BA"/>
    <w:rsid w:val="005B2522"/>
    <w:rsid w:val="005C2984"/>
    <w:rsid w:val="005C731D"/>
    <w:rsid w:val="005D093C"/>
    <w:rsid w:val="005D0A9E"/>
    <w:rsid w:val="005D5C06"/>
    <w:rsid w:val="005E0D85"/>
    <w:rsid w:val="005F7E78"/>
    <w:rsid w:val="00605D75"/>
    <w:rsid w:val="00615B14"/>
    <w:rsid w:val="0063028D"/>
    <w:rsid w:val="00634287"/>
    <w:rsid w:val="00636611"/>
    <w:rsid w:val="00642454"/>
    <w:rsid w:val="0064306E"/>
    <w:rsid w:val="00650D94"/>
    <w:rsid w:val="0065546D"/>
    <w:rsid w:val="00664469"/>
    <w:rsid w:val="006725AD"/>
    <w:rsid w:val="006734FC"/>
    <w:rsid w:val="0067797B"/>
    <w:rsid w:val="0068332C"/>
    <w:rsid w:val="006869B5"/>
    <w:rsid w:val="006948A6"/>
    <w:rsid w:val="006A1D21"/>
    <w:rsid w:val="006A68BB"/>
    <w:rsid w:val="006D1EDB"/>
    <w:rsid w:val="006E006E"/>
    <w:rsid w:val="006E2E85"/>
    <w:rsid w:val="006E2F0A"/>
    <w:rsid w:val="006F1836"/>
    <w:rsid w:val="006F2D9B"/>
    <w:rsid w:val="006F4BFE"/>
    <w:rsid w:val="00702E8F"/>
    <w:rsid w:val="007034C5"/>
    <w:rsid w:val="007274B1"/>
    <w:rsid w:val="00727D7C"/>
    <w:rsid w:val="007307BE"/>
    <w:rsid w:val="007417DD"/>
    <w:rsid w:val="007417ED"/>
    <w:rsid w:val="00741D65"/>
    <w:rsid w:val="00757263"/>
    <w:rsid w:val="00760259"/>
    <w:rsid w:val="00771DF4"/>
    <w:rsid w:val="00776687"/>
    <w:rsid w:val="00784053"/>
    <w:rsid w:val="007923C9"/>
    <w:rsid w:val="0079578C"/>
    <w:rsid w:val="007A5545"/>
    <w:rsid w:val="007B617A"/>
    <w:rsid w:val="007C0E50"/>
    <w:rsid w:val="007C3602"/>
    <w:rsid w:val="007D1113"/>
    <w:rsid w:val="007D408C"/>
    <w:rsid w:val="007E4B0D"/>
    <w:rsid w:val="007E6051"/>
    <w:rsid w:val="007F2274"/>
    <w:rsid w:val="007F2A1A"/>
    <w:rsid w:val="00804086"/>
    <w:rsid w:val="00805345"/>
    <w:rsid w:val="0081143D"/>
    <w:rsid w:val="00814D15"/>
    <w:rsid w:val="00822DBC"/>
    <w:rsid w:val="00825393"/>
    <w:rsid w:val="0083386C"/>
    <w:rsid w:val="008430F9"/>
    <w:rsid w:val="00843328"/>
    <w:rsid w:val="008433DF"/>
    <w:rsid w:val="00854F4A"/>
    <w:rsid w:val="00867D3C"/>
    <w:rsid w:val="00873E3D"/>
    <w:rsid w:val="00882D7E"/>
    <w:rsid w:val="00886625"/>
    <w:rsid w:val="00890077"/>
    <w:rsid w:val="008A2C0A"/>
    <w:rsid w:val="008B52F2"/>
    <w:rsid w:val="008B77B7"/>
    <w:rsid w:val="008C1193"/>
    <w:rsid w:val="008C4B17"/>
    <w:rsid w:val="008D5723"/>
    <w:rsid w:val="008E01DD"/>
    <w:rsid w:val="008E1C94"/>
    <w:rsid w:val="008E5C32"/>
    <w:rsid w:val="008E6D7D"/>
    <w:rsid w:val="008F2C07"/>
    <w:rsid w:val="008F2D84"/>
    <w:rsid w:val="008F4425"/>
    <w:rsid w:val="008F7584"/>
    <w:rsid w:val="008F7993"/>
    <w:rsid w:val="009002F2"/>
    <w:rsid w:val="00900FA5"/>
    <w:rsid w:val="00901A77"/>
    <w:rsid w:val="00912BCE"/>
    <w:rsid w:val="0092133C"/>
    <w:rsid w:val="00941377"/>
    <w:rsid w:val="0094310C"/>
    <w:rsid w:val="00945D4F"/>
    <w:rsid w:val="00952B78"/>
    <w:rsid w:val="009559C8"/>
    <w:rsid w:val="00956951"/>
    <w:rsid w:val="0096735D"/>
    <w:rsid w:val="00973079"/>
    <w:rsid w:val="009749D5"/>
    <w:rsid w:val="00974EBB"/>
    <w:rsid w:val="00980B38"/>
    <w:rsid w:val="00997322"/>
    <w:rsid w:val="009B0E6F"/>
    <w:rsid w:val="009B21EB"/>
    <w:rsid w:val="009B5F5A"/>
    <w:rsid w:val="009C3126"/>
    <w:rsid w:val="009D59CE"/>
    <w:rsid w:val="00A00988"/>
    <w:rsid w:val="00A0208E"/>
    <w:rsid w:val="00A2049F"/>
    <w:rsid w:val="00A224DC"/>
    <w:rsid w:val="00A24218"/>
    <w:rsid w:val="00A304DA"/>
    <w:rsid w:val="00A33008"/>
    <w:rsid w:val="00A3336A"/>
    <w:rsid w:val="00A41FA0"/>
    <w:rsid w:val="00A47C95"/>
    <w:rsid w:val="00A52724"/>
    <w:rsid w:val="00A56324"/>
    <w:rsid w:val="00A57C31"/>
    <w:rsid w:val="00A623F6"/>
    <w:rsid w:val="00A63656"/>
    <w:rsid w:val="00A67238"/>
    <w:rsid w:val="00A707E4"/>
    <w:rsid w:val="00A70F8F"/>
    <w:rsid w:val="00A82E68"/>
    <w:rsid w:val="00A84E6C"/>
    <w:rsid w:val="00A85952"/>
    <w:rsid w:val="00A86BA8"/>
    <w:rsid w:val="00AA100D"/>
    <w:rsid w:val="00AA3FE5"/>
    <w:rsid w:val="00AB79C9"/>
    <w:rsid w:val="00AC0704"/>
    <w:rsid w:val="00AC2377"/>
    <w:rsid w:val="00AC23A9"/>
    <w:rsid w:val="00AD0CA4"/>
    <w:rsid w:val="00AD1267"/>
    <w:rsid w:val="00AE2859"/>
    <w:rsid w:val="00AE4F21"/>
    <w:rsid w:val="00AE70C8"/>
    <w:rsid w:val="00AE7EA9"/>
    <w:rsid w:val="00AF12AD"/>
    <w:rsid w:val="00AF7CBF"/>
    <w:rsid w:val="00B10DAE"/>
    <w:rsid w:val="00B124E6"/>
    <w:rsid w:val="00B12D5C"/>
    <w:rsid w:val="00B20125"/>
    <w:rsid w:val="00B37936"/>
    <w:rsid w:val="00B428FF"/>
    <w:rsid w:val="00B50438"/>
    <w:rsid w:val="00B647A6"/>
    <w:rsid w:val="00B76786"/>
    <w:rsid w:val="00B81880"/>
    <w:rsid w:val="00B82992"/>
    <w:rsid w:val="00B9525F"/>
    <w:rsid w:val="00B95A7C"/>
    <w:rsid w:val="00BB30E5"/>
    <w:rsid w:val="00BB33AE"/>
    <w:rsid w:val="00BD1076"/>
    <w:rsid w:val="00BD16A8"/>
    <w:rsid w:val="00BD3D55"/>
    <w:rsid w:val="00BF7F33"/>
    <w:rsid w:val="00C06C5C"/>
    <w:rsid w:val="00C14C2A"/>
    <w:rsid w:val="00C167CC"/>
    <w:rsid w:val="00C3116A"/>
    <w:rsid w:val="00C34D94"/>
    <w:rsid w:val="00C425C3"/>
    <w:rsid w:val="00C43080"/>
    <w:rsid w:val="00C43A96"/>
    <w:rsid w:val="00C4458B"/>
    <w:rsid w:val="00C51925"/>
    <w:rsid w:val="00C51AA8"/>
    <w:rsid w:val="00C542CF"/>
    <w:rsid w:val="00C63B3E"/>
    <w:rsid w:val="00C66BBF"/>
    <w:rsid w:val="00C87C68"/>
    <w:rsid w:val="00C96D71"/>
    <w:rsid w:val="00C971B7"/>
    <w:rsid w:val="00CA468D"/>
    <w:rsid w:val="00CA653D"/>
    <w:rsid w:val="00CA7C22"/>
    <w:rsid w:val="00CB7D0C"/>
    <w:rsid w:val="00CC1869"/>
    <w:rsid w:val="00CC3FF0"/>
    <w:rsid w:val="00CC40E3"/>
    <w:rsid w:val="00CC5E91"/>
    <w:rsid w:val="00CE4F1A"/>
    <w:rsid w:val="00CE6039"/>
    <w:rsid w:val="00CF5A8D"/>
    <w:rsid w:val="00CF6C48"/>
    <w:rsid w:val="00CF71CA"/>
    <w:rsid w:val="00CF72DB"/>
    <w:rsid w:val="00D221E6"/>
    <w:rsid w:val="00D23D3A"/>
    <w:rsid w:val="00D240DC"/>
    <w:rsid w:val="00D24400"/>
    <w:rsid w:val="00D27861"/>
    <w:rsid w:val="00D3395E"/>
    <w:rsid w:val="00D34882"/>
    <w:rsid w:val="00D35D1F"/>
    <w:rsid w:val="00D41457"/>
    <w:rsid w:val="00D44A50"/>
    <w:rsid w:val="00D5077D"/>
    <w:rsid w:val="00D509DE"/>
    <w:rsid w:val="00D51FD7"/>
    <w:rsid w:val="00D62A07"/>
    <w:rsid w:val="00D6369A"/>
    <w:rsid w:val="00D65764"/>
    <w:rsid w:val="00D66F5A"/>
    <w:rsid w:val="00D6720C"/>
    <w:rsid w:val="00D73FAB"/>
    <w:rsid w:val="00D74CD7"/>
    <w:rsid w:val="00D8326C"/>
    <w:rsid w:val="00D84BF5"/>
    <w:rsid w:val="00DA0282"/>
    <w:rsid w:val="00DB74C3"/>
    <w:rsid w:val="00DC3A05"/>
    <w:rsid w:val="00DD1016"/>
    <w:rsid w:val="00DF5674"/>
    <w:rsid w:val="00DF6E2E"/>
    <w:rsid w:val="00DF6E5E"/>
    <w:rsid w:val="00E0066F"/>
    <w:rsid w:val="00E13867"/>
    <w:rsid w:val="00E13929"/>
    <w:rsid w:val="00E162BF"/>
    <w:rsid w:val="00E1792F"/>
    <w:rsid w:val="00E20876"/>
    <w:rsid w:val="00E3364A"/>
    <w:rsid w:val="00E35397"/>
    <w:rsid w:val="00E359DD"/>
    <w:rsid w:val="00E41CE9"/>
    <w:rsid w:val="00E426C8"/>
    <w:rsid w:val="00E51F3C"/>
    <w:rsid w:val="00E545DF"/>
    <w:rsid w:val="00E66EF6"/>
    <w:rsid w:val="00E709D0"/>
    <w:rsid w:val="00E7400C"/>
    <w:rsid w:val="00E81074"/>
    <w:rsid w:val="00E82C5A"/>
    <w:rsid w:val="00E831C9"/>
    <w:rsid w:val="00EA5606"/>
    <w:rsid w:val="00EB06D3"/>
    <w:rsid w:val="00EB3664"/>
    <w:rsid w:val="00EC7D43"/>
    <w:rsid w:val="00ED3695"/>
    <w:rsid w:val="00ED6D5D"/>
    <w:rsid w:val="00EF0CAB"/>
    <w:rsid w:val="00F02388"/>
    <w:rsid w:val="00F039B1"/>
    <w:rsid w:val="00F10481"/>
    <w:rsid w:val="00F15B4D"/>
    <w:rsid w:val="00F26F6C"/>
    <w:rsid w:val="00F45095"/>
    <w:rsid w:val="00F46C19"/>
    <w:rsid w:val="00F47114"/>
    <w:rsid w:val="00F53330"/>
    <w:rsid w:val="00F559F2"/>
    <w:rsid w:val="00F56EE9"/>
    <w:rsid w:val="00F705B7"/>
    <w:rsid w:val="00F74207"/>
    <w:rsid w:val="00F77AD0"/>
    <w:rsid w:val="00F81BDF"/>
    <w:rsid w:val="00F8771E"/>
    <w:rsid w:val="00F963FD"/>
    <w:rsid w:val="00FA158D"/>
    <w:rsid w:val="00FB20D0"/>
    <w:rsid w:val="00FB499F"/>
    <w:rsid w:val="00FB5530"/>
    <w:rsid w:val="00FB6372"/>
    <w:rsid w:val="00FC42D5"/>
    <w:rsid w:val="00FC52AD"/>
    <w:rsid w:val="00FC5EB9"/>
    <w:rsid w:val="00FC72AE"/>
    <w:rsid w:val="00FD4A5F"/>
    <w:rsid w:val="00FD70FE"/>
    <w:rsid w:val="00FD7882"/>
    <w:rsid w:val="00FF371C"/>
    <w:rsid w:val="00FF669B"/>
    <w:rsid w:val="0253A978"/>
    <w:rsid w:val="0282A9EE"/>
    <w:rsid w:val="02B01F11"/>
    <w:rsid w:val="03662FAC"/>
    <w:rsid w:val="04505827"/>
    <w:rsid w:val="080597D6"/>
    <w:rsid w:val="0840F7D9"/>
    <w:rsid w:val="08B50F9D"/>
    <w:rsid w:val="097AE458"/>
    <w:rsid w:val="099A23AF"/>
    <w:rsid w:val="0B231171"/>
    <w:rsid w:val="0DDDCBAD"/>
    <w:rsid w:val="0EC576CC"/>
    <w:rsid w:val="13FEBD22"/>
    <w:rsid w:val="14FA4275"/>
    <w:rsid w:val="1B101DE6"/>
    <w:rsid w:val="1EEDAF8B"/>
    <w:rsid w:val="2617CC19"/>
    <w:rsid w:val="28F9414E"/>
    <w:rsid w:val="29FE15A3"/>
    <w:rsid w:val="2B3F2B35"/>
    <w:rsid w:val="2D6D1287"/>
    <w:rsid w:val="2E51E645"/>
    <w:rsid w:val="31A0AE10"/>
    <w:rsid w:val="33C81C82"/>
    <w:rsid w:val="33D49A99"/>
    <w:rsid w:val="3520722C"/>
    <w:rsid w:val="368E6F11"/>
    <w:rsid w:val="3A32C4FC"/>
    <w:rsid w:val="3A72AE3D"/>
    <w:rsid w:val="3D0B9AA8"/>
    <w:rsid w:val="45F9792D"/>
    <w:rsid w:val="46096763"/>
    <w:rsid w:val="46369E31"/>
    <w:rsid w:val="4BE6FC02"/>
    <w:rsid w:val="51FCA01A"/>
    <w:rsid w:val="527ACB0F"/>
    <w:rsid w:val="532F2BEF"/>
    <w:rsid w:val="533D3E03"/>
    <w:rsid w:val="536D71E0"/>
    <w:rsid w:val="557ACC19"/>
    <w:rsid w:val="57F1600F"/>
    <w:rsid w:val="580203E9"/>
    <w:rsid w:val="5BB636D3"/>
    <w:rsid w:val="5CBDB84E"/>
    <w:rsid w:val="5D5EADBC"/>
    <w:rsid w:val="5E19471C"/>
    <w:rsid w:val="64426804"/>
    <w:rsid w:val="69FCDB62"/>
    <w:rsid w:val="6A03D6D3"/>
    <w:rsid w:val="6C4CF67E"/>
    <w:rsid w:val="6CF97AF0"/>
    <w:rsid w:val="6D7A6847"/>
    <w:rsid w:val="7047B5D2"/>
    <w:rsid w:val="72FE2292"/>
    <w:rsid w:val="733FAF46"/>
    <w:rsid w:val="743D145C"/>
    <w:rsid w:val="74D40E9C"/>
    <w:rsid w:val="7B130977"/>
    <w:rsid w:val="7E254E4E"/>
    <w:rsid w:val="7E97E5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2563FA"/>
  <w15:docId w15:val="{07172C1E-B7B0-4BAD-91BC-2E4AA563BF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uiPriority="22" w:qFormat="1"/>
    <w:lsdException w:name="Emphasis" w:semiHidden="1" w:uiPriority="20" w:qFormat="1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 w:unhideWhenUsed="1"/>
    <w:lsdException w:name="Normal Table" w:semiHidden="1" w:unhideWhenUsed="1"/>
    <w:lsdException w:name="annotation subject" w:semiHidden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82C5A"/>
    <w:pPr>
      <w:ind w:left="708"/>
    </w:pPr>
    <w:rPr>
      <w:kern w:val="2"/>
      <w:sz w:val="20"/>
      <w14:ligatures w14:val="standardContextual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E82C5A"/>
    <w:pPr>
      <w:keepNext/>
      <w:keepLines/>
      <w:numPr>
        <w:numId w:val="3"/>
      </w:numPr>
      <w:spacing w:before="240" w:after="120" w:line="240" w:lineRule="auto"/>
      <w:ind w:left="431" w:hanging="431"/>
      <w:outlineLvl w:val="0"/>
    </w:pPr>
    <w:rPr>
      <w:rFonts w:asciiTheme="majorHAnsi" w:eastAsiaTheme="majorEastAsia" w:hAnsiTheme="majorHAnsi" w:cstheme="majorBidi"/>
      <w:color w:val="2A2859" w:themeColor="text2"/>
      <w:sz w:val="24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numPr>
        <w:ilvl w:val="1"/>
        <w:numId w:val="3"/>
      </w:numPr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132B4B"/>
    <w:pPr>
      <w:keepNext/>
      <w:keepLines/>
      <w:numPr>
        <w:ilvl w:val="2"/>
        <w:numId w:val="3"/>
      </w:numPr>
      <w:spacing w:before="160" w:after="80"/>
      <w:outlineLvl w:val="2"/>
    </w:pPr>
    <w:rPr>
      <w:rFonts w:eastAsiaTheme="majorEastAsia" w:cstheme="majorBidi"/>
      <w:color w:val="023833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132B4B"/>
    <w:pPr>
      <w:keepNext/>
      <w:keepLines/>
      <w:numPr>
        <w:ilvl w:val="3"/>
        <w:numId w:val="3"/>
      </w:numPr>
      <w:spacing w:before="80" w:after="40"/>
      <w:outlineLvl w:val="3"/>
    </w:pPr>
    <w:rPr>
      <w:rFonts w:eastAsiaTheme="majorEastAsia" w:cstheme="majorBidi"/>
      <w:i/>
      <w:iCs/>
      <w:color w:val="023833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132B4B"/>
    <w:pPr>
      <w:keepNext/>
      <w:keepLines/>
      <w:numPr>
        <w:ilvl w:val="4"/>
        <w:numId w:val="3"/>
      </w:numPr>
      <w:spacing w:before="80" w:after="40"/>
      <w:outlineLvl w:val="4"/>
    </w:pPr>
    <w:rPr>
      <w:rFonts w:eastAsiaTheme="majorEastAsia" w:cstheme="majorBidi"/>
      <w:color w:val="023833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132B4B"/>
    <w:pPr>
      <w:keepNext/>
      <w:keepLines/>
      <w:numPr>
        <w:ilvl w:val="5"/>
        <w:numId w:val="3"/>
      </w:numPr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132B4B"/>
    <w:pPr>
      <w:keepNext/>
      <w:keepLines/>
      <w:numPr>
        <w:ilvl w:val="6"/>
        <w:numId w:val="3"/>
      </w:numPr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132B4B"/>
    <w:pPr>
      <w:keepNext/>
      <w:keepLines/>
      <w:numPr>
        <w:ilvl w:val="7"/>
        <w:numId w:val="3"/>
      </w:numPr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132B4B"/>
    <w:pPr>
      <w:keepNext/>
      <w:keepLines/>
      <w:numPr>
        <w:ilvl w:val="8"/>
        <w:numId w:val="3"/>
      </w:numPr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E82C5A"/>
    <w:rPr>
      <w:rFonts w:asciiTheme="majorHAnsi" w:eastAsiaTheme="majorEastAsia" w:hAnsiTheme="majorHAnsi" w:cstheme="majorBidi"/>
      <w:color w:val="2A2859" w:themeColor="text2"/>
      <w:kern w:val="2"/>
      <w:sz w:val="24"/>
      <w:szCs w:val="32"/>
      <w14:ligatures w14:val="standardContextual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  <w:ind w:left="708"/>
    </w:pPr>
    <w:rPr>
      <w:rFonts w:eastAsiaTheme="minorEastAsia"/>
      <w:b/>
      <w:color w:val="2A2859" w:themeColor="text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character" w:customStyle="1" w:styleId="Overskrift3Tegn">
    <w:name w:val="Overskrift 3 Tegn"/>
    <w:basedOn w:val="Standardskriftforavsnitt"/>
    <w:link w:val="Overskrift3"/>
    <w:uiPriority w:val="9"/>
    <w:semiHidden/>
    <w:rsid w:val="00132B4B"/>
    <w:rPr>
      <w:rFonts w:eastAsiaTheme="majorEastAsia" w:cstheme="majorBidi"/>
      <w:color w:val="023833" w:themeColor="accent1" w:themeShade="BF"/>
      <w:kern w:val="2"/>
      <w:sz w:val="28"/>
      <w:szCs w:val="28"/>
      <w14:ligatures w14:val="standardContextual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132B4B"/>
    <w:rPr>
      <w:rFonts w:eastAsiaTheme="majorEastAsia" w:cstheme="majorBidi"/>
      <w:i/>
      <w:iCs/>
      <w:color w:val="023833" w:themeColor="accent1" w:themeShade="BF"/>
      <w:kern w:val="2"/>
      <w14:ligatures w14:val="standardContextual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132B4B"/>
    <w:rPr>
      <w:rFonts w:eastAsiaTheme="majorEastAsia" w:cstheme="majorBidi"/>
      <w:color w:val="023833" w:themeColor="accent1" w:themeShade="BF"/>
      <w:kern w:val="2"/>
      <w14:ligatures w14:val="standardContextual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132B4B"/>
    <w:rPr>
      <w:rFonts w:eastAsiaTheme="majorEastAsia" w:cstheme="majorBidi"/>
      <w:i/>
      <w:iCs/>
      <w:color w:val="595959" w:themeColor="text1" w:themeTint="A6"/>
      <w:kern w:val="2"/>
      <w14:ligatures w14:val="standardContextual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132B4B"/>
    <w:rPr>
      <w:rFonts w:eastAsiaTheme="majorEastAsia" w:cstheme="majorBidi"/>
      <w:color w:val="595959" w:themeColor="text1" w:themeTint="A6"/>
      <w:kern w:val="2"/>
      <w14:ligatures w14:val="standardContextual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132B4B"/>
    <w:rPr>
      <w:rFonts w:eastAsiaTheme="majorEastAsia" w:cstheme="majorBidi"/>
      <w:i/>
      <w:iCs/>
      <w:color w:val="272727" w:themeColor="text1" w:themeTint="D8"/>
      <w:kern w:val="2"/>
      <w14:ligatures w14:val="standardContextual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132B4B"/>
    <w:rPr>
      <w:rFonts w:eastAsiaTheme="majorEastAsia" w:cstheme="majorBidi"/>
      <w:color w:val="272727" w:themeColor="text1" w:themeTint="D8"/>
      <w:kern w:val="2"/>
      <w14:ligatures w14:val="standardContextual"/>
    </w:rPr>
  </w:style>
  <w:style w:type="paragraph" w:styleId="Listeavsnitt">
    <w:name w:val="List Paragraph"/>
    <w:basedOn w:val="Normal"/>
    <w:uiPriority w:val="34"/>
    <w:qFormat/>
    <w:rsid w:val="00132B4B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132B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nb-NO"/>
      <w14:ligatures w14:val="none"/>
    </w:rPr>
  </w:style>
  <w:style w:type="character" w:styleId="Hyperkobling">
    <w:name w:val="Hyperlink"/>
    <w:basedOn w:val="Standardskriftforavsnitt"/>
    <w:uiPriority w:val="99"/>
    <w:semiHidden/>
    <w:rsid w:val="0065546D"/>
    <w:rPr>
      <w:color w:val="000000" w:themeColor="hyperlink"/>
      <w:u w:val="single"/>
    </w:rPr>
  </w:style>
  <w:style w:type="character" w:styleId="Ulstomtale">
    <w:name w:val="Unresolved Mention"/>
    <w:basedOn w:val="Standardskriftforavsnitt"/>
    <w:uiPriority w:val="99"/>
    <w:semiHidden/>
    <w:unhideWhenUsed/>
    <w:rsid w:val="0065546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KE179740\OneDrive%20-%20Oslo%20kommune\Dokumenter\Dokumentmaler\A4-tomt-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9C1D2340969A140A5BF5CB778BCF25E" ma:contentTypeVersion="3" ma:contentTypeDescription="Opprett et nytt dokument." ma:contentTypeScope="" ma:versionID="5ff9794866e5806bb74d8befae441e9c">
  <xsd:schema xmlns:xsd="http://www.w3.org/2001/XMLSchema" xmlns:xs="http://www.w3.org/2001/XMLSchema" xmlns:p="http://schemas.microsoft.com/office/2006/metadata/properties" xmlns:ns2="10532e22-01b6-436b-a71d-3775acb88dff" targetNamespace="http://schemas.microsoft.com/office/2006/metadata/properties" ma:root="true" ma:fieldsID="eea4d53bceb795b973df3dc4acf18564" ns2:_="">
    <xsd:import namespace="10532e22-01b6-436b-a71d-3775acb88d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532e22-01b6-436b-a71d-3775acb88df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root>
</root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8651D07-6331-475B-82EE-A321B99E5FEB}"/>
</file>

<file path=customXml/itemProps2.xml><?xml version="1.0" encoding="utf-8"?>
<ds:datastoreItem xmlns:ds="http://schemas.openxmlformats.org/officeDocument/2006/customXml" ds:itemID="{CCD26622-F74B-434C-B657-E828630444B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F2AC1A3-F3AD-4EAF-9E2E-E2FB94C30E62}">
  <ds:schemaRefs/>
</ds:datastoreItem>
</file>

<file path=customXml/itemProps4.xml><?xml version="1.0" encoding="utf-8"?>
<ds:datastoreItem xmlns:ds="http://schemas.openxmlformats.org/officeDocument/2006/customXml" ds:itemID="{586FE43B-F48E-40B0-944B-4BDB0A028C1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CE131FB8-19CE-4605-93BD-4B0D376F614E}">
  <ds:schemaRefs>
    <ds:schemaRef ds:uri="http://purl.org/dc/dcmitype/"/>
    <ds:schemaRef ds:uri="http://schemas.microsoft.com/office/2006/documentManagement/types"/>
    <ds:schemaRef ds:uri="http://schemas.openxmlformats.org/package/2006/metadata/core-properties"/>
    <ds:schemaRef ds:uri="http://purl.org/dc/terms/"/>
    <ds:schemaRef ds:uri="http://schemas.microsoft.com/office/2006/metadata/properties"/>
    <ds:schemaRef ds:uri="ae12d970-5f64-4ab0-8124-069e9531f902"/>
    <ds:schemaRef ds:uri="http://schemas.microsoft.com/office/infopath/2007/PartnerControls"/>
    <ds:schemaRef ds:uri="36bea566-3895-4a2d-aa41-99546cdc48dd"/>
    <ds:schemaRef ds:uri="http://www.w3.org/XML/1998/namespace"/>
    <ds:schemaRef ds:uri="http://purl.org/dc/elements/1.1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A4-tomt-dokument.dotx</Template>
  <TotalTime>3</TotalTime>
  <Pages>6</Pages>
  <Words>1044</Words>
  <Characters>5538</Characters>
  <Application>Microsoft Office Word</Application>
  <DocSecurity>0</DocSecurity>
  <Lines>46</Lines>
  <Paragraphs>13</Paragraphs>
  <ScaleCrop>false</ScaleCrop>
  <Company>Oslo kommune</Company>
  <LinksUpToDate>false</LinksUpToDate>
  <CharactersWithSpaces>6569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Henrik Dysthe</dc:creator>
  <cp:lastModifiedBy>Tone Emblem</cp:lastModifiedBy>
  <cp:revision>382</cp:revision>
  <dcterms:created xsi:type="dcterms:W3CDTF">2024-11-12T13:15:00Z</dcterms:created>
  <dcterms:modified xsi:type="dcterms:W3CDTF">2026-03-09T11:28:00Z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MSIP_Label_7a2396b7-5846-48ff-8468-5f49f8ad722a_Enabled">
    <vt:lpwstr>true</vt:lpwstr>
  </property>
  <property fmtid="{D5CDD505-2E9C-101B-9397-08002B2CF9AE}" pid="4" name="MSIP_Label_7a2396b7-5846-48ff-8468-5f49f8ad722a_SetDate">
    <vt:lpwstr>2024-11-12T13:38:22Z</vt:lpwstr>
  </property>
  <property fmtid="{D5CDD505-2E9C-101B-9397-08002B2CF9AE}" pid="5" name="MSIP_Label_7a2396b7-5846-48ff-8468-5f49f8ad722a_Method">
    <vt:lpwstr>Privileged</vt:lpwstr>
  </property>
  <property fmtid="{D5CDD505-2E9C-101B-9397-08002B2CF9AE}" pid="6" name="MSIP_Label_7a2396b7-5846-48ff-8468-5f49f8ad722a_Name">
    <vt:lpwstr>Lav</vt:lpwstr>
  </property>
  <property fmtid="{D5CDD505-2E9C-101B-9397-08002B2CF9AE}" pid="7" name="MSIP_Label_7a2396b7-5846-48ff-8468-5f49f8ad722a_SiteId">
    <vt:lpwstr>e6795081-6391-442e-9ab4-5e9ef74f18ea</vt:lpwstr>
  </property>
  <property fmtid="{D5CDD505-2E9C-101B-9397-08002B2CF9AE}" pid="8" name="MSIP_Label_7a2396b7-5846-48ff-8468-5f49f8ad722a_ActionId">
    <vt:lpwstr>af71900b-38b8-479f-bfd7-b64a02031bb6</vt:lpwstr>
  </property>
  <property fmtid="{D5CDD505-2E9C-101B-9397-08002B2CF9AE}" pid="9" name="MSIP_Label_7a2396b7-5846-48ff-8468-5f49f8ad722a_ContentBits">
    <vt:lpwstr>0</vt:lpwstr>
  </property>
  <property fmtid="{D5CDD505-2E9C-101B-9397-08002B2CF9AE}" pid="10" name="ContentTypeId">
    <vt:lpwstr>0x010100F9C1D2340969A140A5BF5CB778BCF25E</vt:lpwstr>
  </property>
  <property fmtid="{D5CDD505-2E9C-101B-9397-08002B2CF9AE}" pid="11" name="MediaServiceImageTags">
    <vt:lpwstr/>
  </property>
  <property fmtid="{D5CDD505-2E9C-101B-9397-08002B2CF9AE}" pid="12" name="Order">
    <vt:r8>3885400</vt:r8>
  </property>
  <property fmtid="{D5CDD505-2E9C-101B-9397-08002B2CF9AE}" pid="13" name="_ExtendedDescription">
    <vt:lpwstr/>
  </property>
</Properties>
</file>